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8105" w14:textId="77777777" w:rsidR="00D66D51" w:rsidRPr="004A018E" w:rsidRDefault="00D66D51" w:rsidP="00C47B2A">
      <w:pPr>
        <w:suppressAutoHyphens w:val="0"/>
        <w:autoSpaceDN/>
        <w:spacing w:before="0" w:after="0"/>
        <w:ind w:firstLine="0"/>
        <w:textAlignment w:val="auto"/>
        <w:rPr>
          <w:rFonts w:cs="Arial"/>
          <w:lang w:val="en-US"/>
        </w:rPr>
      </w:pPr>
    </w:p>
    <w:p w14:paraId="03D360EE" w14:textId="0B8E36D7" w:rsidR="00357BDE" w:rsidRPr="004A018E" w:rsidRDefault="00E97BCC" w:rsidP="00D40048">
      <w:pPr>
        <w:suppressAutoHyphens w:val="0"/>
        <w:autoSpaceDN/>
        <w:spacing w:before="0" w:after="91" w:line="241" w:lineRule="auto"/>
        <w:ind w:firstLine="0"/>
        <w:jc w:val="center"/>
        <w:textAlignment w:val="auto"/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</w:pPr>
      <w:r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  <w:t>SĄNAUDŲ ŽINIARAŠTIS</w:t>
      </w:r>
    </w:p>
    <w:p w14:paraId="5D3F539F" w14:textId="22A4EC0B" w:rsidR="0019237E" w:rsidRPr="00C47B2A" w:rsidRDefault="00B141AD" w:rsidP="00C47B2A">
      <w:pPr>
        <w:suppressAutoHyphens w:val="0"/>
        <w:autoSpaceDN/>
        <w:spacing w:before="0" w:after="160" w:line="259" w:lineRule="auto"/>
        <w:ind w:left="23" w:firstLine="0"/>
        <w:jc w:val="center"/>
        <w:textAlignment w:val="auto"/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</w:pPr>
      <w:r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  <w:t>ELEKTRONINIAI RYŠIAI</w:t>
      </w:r>
    </w:p>
    <w:tbl>
      <w:tblPr>
        <w:tblStyle w:val="TableGrid"/>
        <w:tblpPr w:leftFromText="180" w:rightFromText="180" w:vertAnchor="text" w:tblpY="1"/>
        <w:tblOverlap w:val="never"/>
        <w:tblW w:w="9311" w:type="dxa"/>
        <w:tblLook w:val="04A0" w:firstRow="1" w:lastRow="0" w:firstColumn="1" w:lastColumn="0" w:noHBand="0" w:noVBand="1"/>
      </w:tblPr>
      <w:tblGrid>
        <w:gridCol w:w="1052"/>
        <w:gridCol w:w="3857"/>
        <w:gridCol w:w="1181"/>
        <w:gridCol w:w="806"/>
        <w:gridCol w:w="1329"/>
        <w:gridCol w:w="1086"/>
      </w:tblGrid>
      <w:tr w:rsidR="00E66A9B" w:rsidRPr="00E66A9B" w14:paraId="357776FD" w14:textId="77777777" w:rsidTr="00E72313">
        <w:trPr>
          <w:tblHeader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4EE297" w14:textId="750E79FD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Pozicija, eil.Nr. 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5772E8" w14:textId="4418FBC2" w:rsidR="00E97BCC" w:rsidRPr="00E66A9B" w:rsidRDefault="00E97BCC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 xml:space="preserve">Pavadinimas ir techninės charakteristikos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DFDCAA" w14:textId="65EABC26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Žymuo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2129F2" w14:textId="7940FD54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Mato vnt.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52E7A1" w14:textId="4D438590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Kiekis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18CE69A" w14:textId="71B8E64F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Pastabos</w:t>
            </w:r>
          </w:p>
        </w:tc>
      </w:tr>
      <w:tr w:rsidR="00E97BCC" w:rsidRPr="00E66A9B" w14:paraId="6D8520D0" w14:textId="77777777" w:rsidTr="00E66A9B">
        <w:tc>
          <w:tcPr>
            <w:tcW w:w="9311" w:type="dxa"/>
            <w:gridSpan w:val="6"/>
          </w:tcPr>
          <w:p w14:paraId="2F4E64FE" w14:textId="705F0744" w:rsidR="00E97BCC" w:rsidRPr="00E66A9B" w:rsidRDefault="005D2F96" w:rsidP="005D2F96">
            <w:pPr>
              <w:spacing w:after="5" w:line="248" w:lineRule="auto"/>
              <w:ind w:firstLine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ELEK</w:t>
            </w:r>
            <w:r w:rsidR="001A7C28"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T</w:t>
            </w:r>
            <w:r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RONINIAI RYŠIAI</w:t>
            </w:r>
          </w:p>
        </w:tc>
      </w:tr>
      <w:tr w:rsidR="00E66A9B" w:rsidRPr="00E66A9B" w14:paraId="4AFE5EC2" w14:textId="77777777" w:rsidTr="00E72313">
        <w:tc>
          <w:tcPr>
            <w:tcW w:w="1052" w:type="dxa"/>
          </w:tcPr>
          <w:p w14:paraId="2748C2C6" w14:textId="22FF4F91" w:rsidR="00E97BCC" w:rsidRPr="00E66A9B" w:rsidRDefault="00457F38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3857" w:type="dxa"/>
          </w:tcPr>
          <w:p w14:paraId="2D64FF78" w14:textId="4786AC72" w:rsidR="00E97BCC" w:rsidRPr="00E66A9B" w:rsidRDefault="00457F38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42U</w:t>
            </w:r>
            <w:r w:rsidR="00584272">
              <w:rPr>
                <w:rFonts w:cs="Arial"/>
              </w:rPr>
              <w:t xml:space="preserve"> </w:t>
            </w:r>
            <w:r w:rsidR="001A7C28">
              <w:rPr>
                <w:rFonts w:cs="Arial"/>
              </w:rPr>
              <w:t>(AxPxG) 2200x600x1200</w:t>
            </w:r>
          </w:p>
        </w:tc>
        <w:tc>
          <w:tcPr>
            <w:tcW w:w="1181" w:type="dxa"/>
          </w:tcPr>
          <w:p w14:paraId="16A97AC2" w14:textId="343DDBB0" w:rsidR="00E97BCC" w:rsidRPr="00E66A9B" w:rsidRDefault="00A7072C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</w:t>
            </w:r>
          </w:p>
        </w:tc>
        <w:tc>
          <w:tcPr>
            <w:tcW w:w="806" w:type="dxa"/>
          </w:tcPr>
          <w:p w14:paraId="7ED727FC" w14:textId="40E48040" w:rsidR="00E97BCC" w:rsidRPr="00E66A9B" w:rsidRDefault="00457F38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1F25E1A4" w14:textId="5EEBD39A" w:rsidR="00E97BCC" w:rsidRPr="00E66A9B" w:rsidRDefault="00256D38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0B4E040F" w14:textId="77777777" w:rsidR="00E97BCC" w:rsidRPr="00E66A9B" w:rsidRDefault="00E97BCC" w:rsidP="00E66A9B">
            <w:pPr>
              <w:spacing w:after="5" w:line="248" w:lineRule="auto"/>
              <w:ind w:left="-226" w:firstLine="226"/>
              <w:rPr>
                <w:rFonts w:cs="Arial"/>
              </w:rPr>
            </w:pPr>
          </w:p>
        </w:tc>
      </w:tr>
      <w:tr w:rsidR="001A7C28" w:rsidRPr="00E66A9B" w14:paraId="7DFB43D8" w14:textId="77777777" w:rsidTr="00E72313">
        <w:tc>
          <w:tcPr>
            <w:tcW w:w="1052" w:type="dxa"/>
          </w:tcPr>
          <w:p w14:paraId="731BA2F7" w14:textId="22A835A4" w:rsidR="001A7C28" w:rsidRDefault="00180481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>
              <w:rPr>
                <w:rFonts w:cs="Arial"/>
              </w:rPr>
              <w:t>2</w:t>
            </w:r>
          </w:p>
        </w:tc>
        <w:tc>
          <w:tcPr>
            <w:tcW w:w="3857" w:type="dxa"/>
          </w:tcPr>
          <w:p w14:paraId="0647DD43" w14:textId="661E0CAE" w:rsidR="001A7C28" w:rsidRDefault="001A7C28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42U (AxPxG) 2200x800x1000</w:t>
            </w:r>
          </w:p>
        </w:tc>
        <w:tc>
          <w:tcPr>
            <w:tcW w:w="1181" w:type="dxa"/>
          </w:tcPr>
          <w:p w14:paraId="0E000CD0" w14:textId="24C63F3A" w:rsidR="001A7C28" w:rsidRPr="00E66A9B" w:rsidRDefault="00A7072C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</w:t>
            </w:r>
          </w:p>
        </w:tc>
        <w:tc>
          <w:tcPr>
            <w:tcW w:w="806" w:type="dxa"/>
          </w:tcPr>
          <w:p w14:paraId="32F84741" w14:textId="538F64C3" w:rsidR="001A7C28" w:rsidRDefault="001A7C28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79D24B39" w14:textId="3DC5F0D7" w:rsidR="001A7C28" w:rsidRDefault="003657EE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086" w:type="dxa"/>
          </w:tcPr>
          <w:p w14:paraId="139CB5E8" w14:textId="77777777" w:rsidR="001A7C28" w:rsidRPr="00E66A9B" w:rsidRDefault="001A7C28" w:rsidP="00E66A9B">
            <w:pPr>
              <w:spacing w:after="5" w:line="248" w:lineRule="auto"/>
              <w:ind w:left="-226" w:firstLine="226"/>
              <w:rPr>
                <w:rFonts w:cs="Arial"/>
              </w:rPr>
            </w:pPr>
          </w:p>
        </w:tc>
      </w:tr>
      <w:tr w:rsidR="00862DAE" w:rsidRPr="00E66A9B" w14:paraId="713B84D6" w14:textId="77777777" w:rsidTr="00E72313">
        <w:tc>
          <w:tcPr>
            <w:tcW w:w="1052" w:type="dxa"/>
          </w:tcPr>
          <w:p w14:paraId="355E349D" w14:textId="4A741076" w:rsidR="00862DAE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</w:t>
            </w:r>
          </w:p>
        </w:tc>
        <w:tc>
          <w:tcPr>
            <w:tcW w:w="3857" w:type="dxa"/>
          </w:tcPr>
          <w:p w14:paraId="7A152FBE" w14:textId="505471FF" w:rsidR="00862DAE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42U (AxPxG) 2200x</w:t>
            </w:r>
            <w:r w:rsidR="003657EE">
              <w:rPr>
                <w:rFonts w:cs="Arial"/>
              </w:rPr>
              <w:t>6</w:t>
            </w:r>
            <w:r>
              <w:rPr>
                <w:rFonts w:cs="Arial"/>
              </w:rPr>
              <w:t>00x</w:t>
            </w:r>
            <w:r w:rsidR="003657EE">
              <w:rPr>
                <w:rFonts w:cs="Arial"/>
              </w:rPr>
              <w:t>800</w:t>
            </w:r>
          </w:p>
        </w:tc>
        <w:tc>
          <w:tcPr>
            <w:tcW w:w="1181" w:type="dxa"/>
          </w:tcPr>
          <w:p w14:paraId="19D57B85" w14:textId="75AB73B5" w:rsidR="00862DAE" w:rsidRDefault="003657E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</w:t>
            </w:r>
          </w:p>
        </w:tc>
        <w:tc>
          <w:tcPr>
            <w:tcW w:w="806" w:type="dxa"/>
          </w:tcPr>
          <w:p w14:paraId="2DF05B95" w14:textId="23E04281" w:rsidR="00862DAE" w:rsidRDefault="003657E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78F63ACB" w14:textId="6D640CE7" w:rsidR="00862DAE" w:rsidRDefault="003657EE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193A6B85" w14:textId="77777777" w:rsidR="00862DAE" w:rsidRPr="00E66A9B" w:rsidRDefault="00862DAE" w:rsidP="00862DAE">
            <w:pPr>
              <w:spacing w:after="5" w:line="248" w:lineRule="auto"/>
              <w:ind w:left="-226" w:firstLine="226"/>
              <w:rPr>
                <w:rFonts w:cs="Arial"/>
              </w:rPr>
            </w:pPr>
          </w:p>
        </w:tc>
      </w:tr>
      <w:tr w:rsidR="00862DAE" w:rsidRPr="00E66A9B" w14:paraId="17A1EF54" w14:textId="77777777" w:rsidTr="00E72313">
        <w:tc>
          <w:tcPr>
            <w:tcW w:w="1052" w:type="dxa"/>
          </w:tcPr>
          <w:p w14:paraId="1B8611DE" w14:textId="73C47FF1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3857" w:type="dxa"/>
          </w:tcPr>
          <w:p w14:paraId="01683FE1" w14:textId="7F4E64E9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22U (AxPxG) 1120x600x800</w:t>
            </w:r>
          </w:p>
        </w:tc>
        <w:tc>
          <w:tcPr>
            <w:tcW w:w="1181" w:type="dxa"/>
          </w:tcPr>
          <w:p w14:paraId="17674021" w14:textId="61A71F0E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</w:t>
            </w:r>
          </w:p>
        </w:tc>
        <w:tc>
          <w:tcPr>
            <w:tcW w:w="806" w:type="dxa"/>
          </w:tcPr>
          <w:p w14:paraId="6F13FDF7" w14:textId="7B2ABF38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6D02D91D" w14:textId="4E7D45AB" w:rsidR="00862DAE" w:rsidRPr="00E66A9B" w:rsidRDefault="00862DAE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215010D1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60C12F3F" w14:textId="77777777" w:rsidTr="00E72313">
        <w:tc>
          <w:tcPr>
            <w:tcW w:w="1052" w:type="dxa"/>
          </w:tcPr>
          <w:p w14:paraId="3A673558" w14:textId="546D3596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3857" w:type="dxa"/>
          </w:tcPr>
          <w:p w14:paraId="247643EB" w14:textId="01FEA569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9U (AxPxG) 500x600x600</w:t>
            </w:r>
          </w:p>
        </w:tc>
        <w:tc>
          <w:tcPr>
            <w:tcW w:w="1181" w:type="dxa"/>
          </w:tcPr>
          <w:p w14:paraId="681844C4" w14:textId="6EF8E933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2.1.3</w:t>
            </w:r>
          </w:p>
        </w:tc>
        <w:tc>
          <w:tcPr>
            <w:tcW w:w="806" w:type="dxa"/>
          </w:tcPr>
          <w:p w14:paraId="06130E77" w14:textId="2B4E3CC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241E96FE" w14:textId="25194FAE" w:rsidR="00862DAE" w:rsidRPr="00E66A9B" w:rsidRDefault="00862DAE" w:rsidP="00862DAE">
            <w:pPr>
              <w:spacing w:after="5" w:line="248" w:lineRule="auto"/>
              <w:ind w:firstLine="0"/>
              <w:jc w:val="center"/>
              <w:rPr>
                <w:rFonts w:cs="Arial"/>
                <w:color w:val="EE0000"/>
              </w:rPr>
            </w:pPr>
            <w:r w:rsidRPr="00256D38"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449344BF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58D158C2" w14:textId="77777777" w:rsidTr="00E72313">
        <w:tc>
          <w:tcPr>
            <w:tcW w:w="1052" w:type="dxa"/>
          </w:tcPr>
          <w:p w14:paraId="6071A2E1" w14:textId="7CADB133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1.6</w:t>
            </w:r>
          </w:p>
        </w:tc>
        <w:tc>
          <w:tcPr>
            <w:tcW w:w="3857" w:type="dxa"/>
          </w:tcPr>
          <w:p w14:paraId="02827DB7" w14:textId="1F5E5B71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Montavimo rėmas 19‘‘</w:t>
            </w:r>
          </w:p>
        </w:tc>
        <w:tc>
          <w:tcPr>
            <w:tcW w:w="1181" w:type="dxa"/>
          </w:tcPr>
          <w:p w14:paraId="631D7F24" w14:textId="75FA8FC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2.1.18</w:t>
            </w:r>
          </w:p>
        </w:tc>
        <w:tc>
          <w:tcPr>
            <w:tcW w:w="806" w:type="dxa"/>
          </w:tcPr>
          <w:p w14:paraId="7DA3619E" w14:textId="57BA562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7FE4DD8F" w14:textId="623B8D76" w:rsidR="00862DAE" w:rsidRPr="003C0272" w:rsidRDefault="00862DAE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086" w:type="dxa"/>
          </w:tcPr>
          <w:p w14:paraId="0A14BE33" w14:textId="5157F42D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54F86BD4" w14:textId="77777777" w:rsidTr="00E72313">
        <w:tc>
          <w:tcPr>
            <w:tcW w:w="1052" w:type="dxa"/>
          </w:tcPr>
          <w:p w14:paraId="50494EA6" w14:textId="2E73FF71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1.7</w:t>
            </w:r>
          </w:p>
        </w:tc>
        <w:tc>
          <w:tcPr>
            <w:tcW w:w="3857" w:type="dxa"/>
          </w:tcPr>
          <w:p w14:paraId="275B0C66" w14:textId="13EA8F7F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3C0272">
              <w:rPr>
                <w:rFonts w:cs="Arial"/>
              </w:rPr>
              <w:t>E</w:t>
            </w:r>
            <w:r>
              <w:rPr>
                <w:rFonts w:cs="Arial"/>
              </w:rPr>
              <w:t>lektros maitinimo panelė 15x230V</w:t>
            </w:r>
          </w:p>
        </w:tc>
        <w:tc>
          <w:tcPr>
            <w:tcW w:w="1181" w:type="dxa"/>
          </w:tcPr>
          <w:p w14:paraId="6AF77394" w14:textId="542E5C30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2.1.4</w:t>
            </w:r>
          </w:p>
        </w:tc>
        <w:tc>
          <w:tcPr>
            <w:tcW w:w="806" w:type="dxa"/>
          </w:tcPr>
          <w:p w14:paraId="3219DC65" w14:textId="2E8BC7C8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2528CA43" w14:textId="33D41F82" w:rsidR="00862DAE" w:rsidRPr="003C0272" w:rsidRDefault="00F01AD3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086" w:type="dxa"/>
          </w:tcPr>
          <w:p w14:paraId="28E42F54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3FE40BF0" w14:textId="77777777" w:rsidTr="00E72313">
        <w:tc>
          <w:tcPr>
            <w:tcW w:w="1052" w:type="dxa"/>
          </w:tcPr>
          <w:p w14:paraId="5029DB85" w14:textId="331B6D1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1.8</w:t>
            </w:r>
          </w:p>
        </w:tc>
        <w:tc>
          <w:tcPr>
            <w:tcW w:w="3857" w:type="dxa"/>
          </w:tcPr>
          <w:p w14:paraId="70D7676A" w14:textId="2C9284E1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Kabelių sutvarkymo panelė 1U</w:t>
            </w:r>
          </w:p>
        </w:tc>
        <w:tc>
          <w:tcPr>
            <w:tcW w:w="1181" w:type="dxa"/>
          </w:tcPr>
          <w:p w14:paraId="12A72F24" w14:textId="6D1BD48A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2.1.5</w:t>
            </w:r>
          </w:p>
        </w:tc>
        <w:tc>
          <w:tcPr>
            <w:tcW w:w="806" w:type="dxa"/>
          </w:tcPr>
          <w:p w14:paraId="32C845A1" w14:textId="1A8E9332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48240B41" w14:textId="53CC2F58" w:rsidR="00862DAE" w:rsidRPr="003C0272" w:rsidRDefault="00F042D6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086" w:type="dxa"/>
          </w:tcPr>
          <w:p w14:paraId="29D08752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3E3BB1E5" w14:textId="77777777" w:rsidTr="00E72313">
        <w:tc>
          <w:tcPr>
            <w:tcW w:w="1052" w:type="dxa"/>
          </w:tcPr>
          <w:p w14:paraId="6DD7342F" w14:textId="3E34D96E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1.9</w:t>
            </w:r>
          </w:p>
        </w:tc>
        <w:tc>
          <w:tcPr>
            <w:tcW w:w="3857" w:type="dxa"/>
          </w:tcPr>
          <w:p w14:paraId="73F9D1AD" w14:textId="3269E0A7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Įžeminimo kabelis </w:t>
            </w:r>
            <w:r w:rsidRPr="009D5101">
              <w:rPr>
                <w:rFonts w:cs="Arial"/>
              </w:rPr>
              <w:t>1×16mm</w:t>
            </w:r>
            <w:r w:rsidRPr="009D5101">
              <w:rPr>
                <w:rFonts w:cs="Arial"/>
                <w:vertAlign w:val="superscript"/>
              </w:rPr>
              <w:t>2</w:t>
            </w:r>
          </w:p>
        </w:tc>
        <w:tc>
          <w:tcPr>
            <w:tcW w:w="1181" w:type="dxa"/>
          </w:tcPr>
          <w:p w14:paraId="51EDDB8C" w14:textId="0933B246" w:rsidR="00862DAE" w:rsidRPr="00DE66EE" w:rsidRDefault="00862DAE" w:rsidP="00862DAE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2.1.6</w:t>
            </w:r>
          </w:p>
        </w:tc>
        <w:tc>
          <w:tcPr>
            <w:tcW w:w="806" w:type="dxa"/>
          </w:tcPr>
          <w:p w14:paraId="2D0C73E2" w14:textId="73415AA4" w:rsidR="00862DAE" w:rsidRPr="00DE66EE" w:rsidRDefault="00862DAE" w:rsidP="00862DAE">
            <w:pPr>
              <w:spacing w:after="5" w:line="248" w:lineRule="auto"/>
              <w:ind w:firstLine="0"/>
            </w:pPr>
            <w:r>
              <w:t>m.</w:t>
            </w:r>
          </w:p>
        </w:tc>
        <w:tc>
          <w:tcPr>
            <w:tcW w:w="1329" w:type="dxa"/>
          </w:tcPr>
          <w:p w14:paraId="51C67FC4" w14:textId="6BF7ECBE" w:rsidR="00862DAE" w:rsidRPr="003C0272" w:rsidRDefault="00F042D6" w:rsidP="00862DAE">
            <w:pPr>
              <w:spacing w:after="5" w:line="248" w:lineRule="auto"/>
              <w:ind w:firstLine="0"/>
              <w:jc w:val="center"/>
            </w:pPr>
            <w:r>
              <w:t>110</w:t>
            </w:r>
          </w:p>
        </w:tc>
        <w:tc>
          <w:tcPr>
            <w:tcW w:w="1086" w:type="dxa"/>
          </w:tcPr>
          <w:p w14:paraId="472053CD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1B45B5D3" w14:textId="77777777" w:rsidTr="00E72313">
        <w:tc>
          <w:tcPr>
            <w:tcW w:w="1052" w:type="dxa"/>
          </w:tcPr>
          <w:p w14:paraId="073FDECD" w14:textId="0C863525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1.10</w:t>
            </w:r>
          </w:p>
        </w:tc>
        <w:tc>
          <w:tcPr>
            <w:tcW w:w="3857" w:type="dxa"/>
          </w:tcPr>
          <w:p w14:paraId="38530942" w14:textId="29797228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Kabelis F/UTP Cat. 6a</w:t>
            </w:r>
          </w:p>
        </w:tc>
        <w:tc>
          <w:tcPr>
            <w:tcW w:w="1181" w:type="dxa"/>
          </w:tcPr>
          <w:p w14:paraId="6496F7F3" w14:textId="57A76DED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2.1.7</w:t>
            </w:r>
          </w:p>
        </w:tc>
        <w:tc>
          <w:tcPr>
            <w:tcW w:w="806" w:type="dxa"/>
          </w:tcPr>
          <w:p w14:paraId="0EB3105A" w14:textId="2D3F4841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068715D4" w14:textId="16C52688" w:rsidR="00862DAE" w:rsidRPr="003C0272" w:rsidRDefault="004C725E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74325</w:t>
            </w:r>
          </w:p>
        </w:tc>
        <w:tc>
          <w:tcPr>
            <w:tcW w:w="1086" w:type="dxa"/>
          </w:tcPr>
          <w:p w14:paraId="075D2449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6E96A7ED" w14:textId="77777777" w:rsidTr="00E72313">
        <w:tc>
          <w:tcPr>
            <w:tcW w:w="1052" w:type="dxa"/>
          </w:tcPr>
          <w:p w14:paraId="34A3DA8F" w14:textId="13B17A4D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1.11</w:t>
            </w:r>
          </w:p>
        </w:tc>
        <w:tc>
          <w:tcPr>
            <w:tcW w:w="3857" w:type="dxa"/>
          </w:tcPr>
          <w:p w14:paraId="0D046509" w14:textId="1DC14255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Lizdas RJ45, Cat 6a</w:t>
            </w:r>
          </w:p>
        </w:tc>
        <w:tc>
          <w:tcPr>
            <w:tcW w:w="1181" w:type="dxa"/>
          </w:tcPr>
          <w:p w14:paraId="7CA4CFE0" w14:textId="124713CC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2.1.8</w:t>
            </w:r>
          </w:p>
        </w:tc>
        <w:tc>
          <w:tcPr>
            <w:tcW w:w="806" w:type="dxa"/>
          </w:tcPr>
          <w:p w14:paraId="59C7BAC3" w14:textId="59B2ACE9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5E54A461" w14:textId="5A40D55A" w:rsidR="00862DAE" w:rsidRPr="003C0272" w:rsidRDefault="004C725E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  <w:tc>
          <w:tcPr>
            <w:tcW w:w="1086" w:type="dxa"/>
          </w:tcPr>
          <w:p w14:paraId="7032F966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32358427" w14:textId="77777777" w:rsidTr="00E72313">
        <w:tc>
          <w:tcPr>
            <w:tcW w:w="1052" w:type="dxa"/>
          </w:tcPr>
          <w:p w14:paraId="264588E6" w14:textId="1AAD95BF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1.12</w:t>
            </w:r>
          </w:p>
        </w:tc>
        <w:tc>
          <w:tcPr>
            <w:tcW w:w="3857" w:type="dxa"/>
          </w:tcPr>
          <w:p w14:paraId="54A1A743" w14:textId="5FE174CB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>Komutacinis blokas Cat.6a, 24×RJ45, 1U</w:t>
            </w:r>
          </w:p>
        </w:tc>
        <w:tc>
          <w:tcPr>
            <w:tcW w:w="1181" w:type="dxa"/>
          </w:tcPr>
          <w:p w14:paraId="589A88A9" w14:textId="25230580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2.1.9</w:t>
            </w:r>
          </w:p>
        </w:tc>
        <w:tc>
          <w:tcPr>
            <w:tcW w:w="806" w:type="dxa"/>
          </w:tcPr>
          <w:p w14:paraId="3B7994A2" w14:textId="74FE066A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4247F181" w14:textId="2CCC3965" w:rsidR="00862DAE" w:rsidRPr="003C0272" w:rsidRDefault="00F042D6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  <w:tc>
          <w:tcPr>
            <w:tcW w:w="1086" w:type="dxa"/>
          </w:tcPr>
          <w:p w14:paraId="5D08B5DB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862DAE" w:rsidRPr="00E66A9B" w14:paraId="557E270C" w14:textId="77777777" w:rsidTr="00E72313">
        <w:tc>
          <w:tcPr>
            <w:tcW w:w="1052" w:type="dxa"/>
          </w:tcPr>
          <w:p w14:paraId="28F7BE0E" w14:textId="10567597" w:rsidR="00862DAE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1.13</w:t>
            </w:r>
          </w:p>
        </w:tc>
        <w:tc>
          <w:tcPr>
            <w:tcW w:w="3857" w:type="dxa"/>
          </w:tcPr>
          <w:p w14:paraId="4342D795" w14:textId="4F6E82EA" w:rsidR="00862DAE" w:rsidRPr="00E66A9B" w:rsidRDefault="00862DAE" w:rsidP="00862DA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>Optinis komutacinis blokas 24xSC</w:t>
            </w:r>
            <w:r>
              <w:rPr>
                <w:rFonts w:cs="Arial"/>
              </w:rPr>
              <w:t>, 1U</w:t>
            </w:r>
          </w:p>
        </w:tc>
        <w:tc>
          <w:tcPr>
            <w:tcW w:w="1181" w:type="dxa"/>
          </w:tcPr>
          <w:p w14:paraId="76554751" w14:textId="46F6B71A" w:rsidR="00862DAE" w:rsidRPr="00F3399F" w:rsidRDefault="00862DAE" w:rsidP="00862DAE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2.1.10</w:t>
            </w:r>
          </w:p>
        </w:tc>
        <w:tc>
          <w:tcPr>
            <w:tcW w:w="806" w:type="dxa"/>
          </w:tcPr>
          <w:p w14:paraId="409DE69C" w14:textId="0B6FB11D" w:rsidR="00862DAE" w:rsidRPr="00F3399F" w:rsidRDefault="00862DAE" w:rsidP="00862DAE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04A4D600" w14:textId="799745E2" w:rsidR="00862DAE" w:rsidRPr="003C0272" w:rsidRDefault="00F042D6" w:rsidP="00862DA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086" w:type="dxa"/>
          </w:tcPr>
          <w:p w14:paraId="42B283FC" w14:textId="77777777" w:rsidR="00862DAE" w:rsidRPr="00E66A9B" w:rsidRDefault="00862DAE" w:rsidP="00862DA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039C898C" w14:textId="77777777" w:rsidTr="00E72313">
        <w:tc>
          <w:tcPr>
            <w:tcW w:w="1052" w:type="dxa"/>
          </w:tcPr>
          <w:p w14:paraId="26F47874" w14:textId="15EEB0A3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1.14</w:t>
            </w:r>
          </w:p>
        </w:tc>
        <w:tc>
          <w:tcPr>
            <w:tcW w:w="3857" w:type="dxa"/>
          </w:tcPr>
          <w:p w14:paraId="0BBDB304" w14:textId="33C95855" w:rsidR="00F042D6" w:rsidRPr="00B133D6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 xml:space="preserve">Optinis komutacinis blokas </w:t>
            </w:r>
            <w:r>
              <w:rPr>
                <w:rFonts w:cs="Arial"/>
              </w:rPr>
              <w:t>8</w:t>
            </w:r>
            <w:r w:rsidRPr="00B133D6">
              <w:rPr>
                <w:rFonts w:cs="Arial"/>
              </w:rPr>
              <w:t>xSC</w:t>
            </w:r>
            <w:r>
              <w:rPr>
                <w:rFonts w:cs="Arial"/>
              </w:rPr>
              <w:t>, 1U</w:t>
            </w:r>
          </w:p>
        </w:tc>
        <w:tc>
          <w:tcPr>
            <w:tcW w:w="1181" w:type="dxa"/>
          </w:tcPr>
          <w:p w14:paraId="07894EC3" w14:textId="6B484A7F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2.1.10</w:t>
            </w:r>
          </w:p>
        </w:tc>
        <w:tc>
          <w:tcPr>
            <w:tcW w:w="806" w:type="dxa"/>
          </w:tcPr>
          <w:p w14:paraId="399F4C0F" w14:textId="69F86F03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2F359E49" w14:textId="5EC67A43" w:rsidR="00F042D6" w:rsidRDefault="00F042D6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37063142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7B090A40" w14:textId="77777777" w:rsidTr="00E72313">
        <w:tc>
          <w:tcPr>
            <w:tcW w:w="1052" w:type="dxa"/>
          </w:tcPr>
          <w:p w14:paraId="5D426E85" w14:textId="00FB0BE6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1.15</w:t>
            </w:r>
          </w:p>
        </w:tc>
        <w:tc>
          <w:tcPr>
            <w:tcW w:w="3857" w:type="dxa"/>
          </w:tcPr>
          <w:p w14:paraId="5896BDE4" w14:textId="4C9CF0E2" w:rsidR="00F042D6" w:rsidRPr="00E66A9B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>24 skaidulų optinis vienmodis kabelis</w:t>
            </w:r>
          </w:p>
        </w:tc>
        <w:tc>
          <w:tcPr>
            <w:tcW w:w="1181" w:type="dxa"/>
          </w:tcPr>
          <w:p w14:paraId="29FFC69F" w14:textId="47F38423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2.1.11</w:t>
            </w:r>
          </w:p>
        </w:tc>
        <w:tc>
          <w:tcPr>
            <w:tcW w:w="806" w:type="dxa"/>
          </w:tcPr>
          <w:p w14:paraId="54737FBA" w14:textId="3554F00B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6DF7E4B9" w14:textId="32020EDC" w:rsidR="00F042D6" w:rsidRPr="003C0272" w:rsidRDefault="00F042D6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680</w:t>
            </w:r>
          </w:p>
        </w:tc>
        <w:tc>
          <w:tcPr>
            <w:tcW w:w="1086" w:type="dxa"/>
          </w:tcPr>
          <w:p w14:paraId="5A0E8B76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4F7071D4" w14:textId="77777777" w:rsidTr="00E72313">
        <w:tc>
          <w:tcPr>
            <w:tcW w:w="1052" w:type="dxa"/>
          </w:tcPr>
          <w:p w14:paraId="2F4753DD" w14:textId="3A043040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1.16</w:t>
            </w:r>
          </w:p>
        </w:tc>
        <w:tc>
          <w:tcPr>
            <w:tcW w:w="3857" w:type="dxa"/>
          </w:tcPr>
          <w:p w14:paraId="5E691BD3" w14:textId="5FA08056" w:rsidR="00F042D6" w:rsidRPr="00E66A9B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B133D6">
              <w:rPr>
                <w:rFonts w:cs="Arial"/>
              </w:rPr>
              <w:t xml:space="preserve"> skaidulų optinis vienmodis kabelis</w:t>
            </w:r>
          </w:p>
        </w:tc>
        <w:tc>
          <w:tcPr>
            <w:tcW w:w="1181" w:type="dxa"/>
          </w:tcPr>
          <w:p w14:paraId="015D65FE" w14:textId="3720C86B" w:rsidR="00F042D6" w:rsidRPr="00FE08AC" w:rsidRDefault="00F042D6" w:rsidP="00F042D6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2.1.11</w:t>
            </w:r>
          </w:p>
        </w:tc>
        <w:tc>
          <w:tcPr>
            <w:tcW w:w="806" w:type="dxa"/>
          </w:tcPr>
          <w:p w14:paraId="771E69CE" w14:textId="598FABC6" w:rsidR="00F042D6" w:rsidRPr="00FE08AC" w:rsidRDefault="00F042D6" w:rsidP="00F042D6">
            <w:pPr>
              <w:spacing w:after="5" w:line="248" w:lineRule="auto"/>
              <w:ind w:firstLine="0"/>
            </w:pPr>
            <w:r>
              <w:t>m.</w:t>
            </w:r>
          </w:p>
        </w:tc>
        <w:tc>
          <w:tcPr>
            <w:tcW w:w="1329" w:type="dxa"/>
          </w:tcPr>
          <w:p w14:paraId="64CE0E4D" w14:textId="2900D3AD" w:rsidR="00F042D6" w:rsidRPr="003C0272" w:rsidRDefault="00F042D6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1086" w:type="dxa"/>
          </w:tcPr>
          <w:p w14:paraId="50079F20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2DC80AFF" w14:textId="77777777" w:rsidTr="00E72313">
        <w:tc>
          <w:tcPr>
            <w:tcW w:w="1052" w:type="dxa"/>
          </w:tcPr>
          <w:p w14:paraId="5F853637" w14:textId="4DBBDBD8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1.17</w:t>
            </w:r>
          </w:p>
        </w:tc>
        <w:tc>
          <w:tcPr>
            <w:tcW w:w="3857" w:type="dxa"/>
          </w:tcPr>
          <w:p w14:paraId="147DD3CB" w14:textId="57AF5FB0" w:rsidR="00F042D6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E26E4">
              <w:rPr>
                <w:rFonts w:cs="Arial"/>
              </w:rPr>
              <w:t>Adapteris 1×RJ45 lizdui į apdailinį rėmelį</w:t>
            </w:r>
          </w:p>
        </w:tc>
        <w:tc>
          <w:tcPr>
            <w:tcW w:w="1181" w:type="dxa"/>
          </w:tcPr>
          <w:p w14:paraId="3A32D73B" w14:textId="070E307E" w:rsidR="00F042D6" w:rsidRPr="00FE08AC" w:rsidRDefault="00F042D6" w:rsidP="00F042D6">
            <w:pPr>
              <w:spacing w:after="5" w:line="248" w:lineRule="auto"/>
              <w:ind w:firstLine="0"/>
            </w:pPr>
            <w:r>
              <w:t>TS 2.1.12</w:t>
            </w:r>
          </w:p>
        </w:tc>
        <w:tc>
          <w:tcPr>
            <w:tcW w:w="806" w:type="dxa"/>
          </w:tcPr>
          <w:p w14:paraId="4B77CD06" w14:textId="3BA323F6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4E0129CF" w14:textId="0B88E48E" w:rsidR="00F042D6" w:rsidRPr="003C0272" w:rsidRDefault="005A50C0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086" w:type="dxa"/>
          </w:tcPr>
          <w:p w14:paraId="1DADC0BE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5D195ABD" w14:textId="77777777" w:rsidTr="00E72313">
        <w:tc>
          <w:tcPr>
            <w:tcW w:w="1052" w:type="dxa"/>
          </w:tcPr>
          <w:p w14:paraId="0A6789FC" w14:textId="3AEDD58B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1.18</w:t>
            </w:r>
          </w:p>
        </w:tc>
        <w:tc>
          <w:tcPr>
            <w:tcW w:w="3857" w:type="dxa"/>
          </w:tcPr>
          <w:p w14:paraId="41252CAA" w14:textId="67D8A376" w:rsidR="00F042D6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E26E4">
              <w:rPr>
                <w:rFonts w:cs="Arial"/>
              </w:rPr>
              <w:t xml:space="preserve">Adapteris </w:t>
            </w:r>
            <w:r>
              <w:rPr>
                <w:rFonts w:cs="Arial"/>
              </w:rPr>
              <w:t>2</w:t>
            </w:r>
            <w:r w:rsidRPr="00EE26E4">
              <w:rPr>
                <w:rFonts w:cs="Arial"/>
              </w:rPr>
              <w:t>×RJ45 lizdui į apdailinį rėmelį</w:t>
            </w:r>
          </w:p>
        </w:tc>
        <w:tc>
          <w:tcPr>
            <w:tcW w:w="1181" w:type="dxa"/>
          </w:tcPr>
          <w:p w14:paraId="4A2F3E5D" w14:textId="2ADA0DDF" w:rsidR="00F042D6" w:rsidRPr="00FE08AC" w:rsidRDefault="00F042D6" w:rsidP="00F042D6">
            <w:pPr>
              <w:spacing w:after="5" w:line="248" w:lineRule="auto"/>
              <w:ind w:firstLine="0"/>
            </w:pPr>
            <w:r>
              <w:t>TS 2.1.12</w:t>
            </w:r>
          </w:p>
        </w:tc>
        <w:tc>
          <w:tcPr>
            <w:tcW w:w="806" w:type="dxa"/>
          </w:tcPr>
          <w:p w14:paraId="11785001" w14:textId="0A52F9BC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4FA1DE26" w14:textId="738876CA" w:rsidR="00F042D6" w:rsidRPr="003C0272" w:rsidRDefault="005A50C0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086" w:type="dxa"/>
          </w:tcPr>
          <w:p w14:paraId="0FD442F5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0B61593C" w14:textId="77777777" w:rsidTr="00E72313">
        <w:tc>
          <w:tcPr>
            <w:tcW w:w="1052" w:type="dxa"/>
          </w:tcPr>
          <w:p w14:paraId="4513B7E9" w14:textId="51261ACC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1.19</w:t>
            </w:r>
          </w:p>
        </w:tc>
        <w:tc>
          <w:tcPr>
            <w:tcW w:w="3857" w:type="dxa"/>
          </w:tcPr>
          <w:p w14:paraId="20833DEA" w14:textId="0DA5F78B" w:rsidR="00F042D6" w:rsidRPr="00EE26E4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Viengubas rėmelis 45x45 mod.</w:t>
            </w:r>
          </w:p>
        </w:tc>
        <w:tc>
          <w:tcPr>
            <w:tcW w:w="1181" w:type="dxa"/>
          </w:tcPr>
          <w:p w14:paraId="65EAEC6F" w14:textId="00D577B2" w:rsidR="00F042D6" w:rsidRDefault="00F042D6" w:rsidP="00F042D6">
            <w:pPr>
              <w:spacing w:after="5" w:line="248" w:lineRule="auto"/>
              <w:ind w:firstLine="0"/>
            </w:pPr>
            <w:r>
              <w:t>TS 2.1.13</w:t>
            </w:r>
          </w:p>
        </w:tc>
        <w:tc>
          <w:tcPr>
            <w:tcW w:w="806" w:type="dxa"/>
          </w:tcPr>
          <w:p w14:paraId="007D4189" w14:textId="0B63D012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6047C4C3" w14:textId="2E80E60C" w:rsidR="00F042D6" w:rsidRPr="003C0272" w:rsidRDefault="005A50C0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86" w:type="dxa"/>
          </w:tcPr>
          <w:p w14:paraId="3C545C2F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5CE66820" w14:textId="77777777" w:rsidTr="00E72313">
        <w:tc>
          <w:tcPr>
            <w:tcW w:w="1052" w:type="dxa"/>
          </w:tcPr>
          <w:p w14:paraId="1444CF36" w14:textId="3DDEF421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1.20</w:t>
            </w:r>
          </w:p>
        </w:tc>
        <w:tc>
          <w:tcPr>
            <w:tcW w:w="3857" w:type="dxa"/>
          </w:tcPr>
          <w:p w14:paraId="2ECE0896" w14:textId="3F38A149" w:rsidR="00F042D6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Dvigubas rėmelis 45x45 mod.</w:t>
            </w:r>
          </w:p>
        </w:tc>
        <w:tc>
          <w:tcPr>
            <w:tcW w:w="1181" w:type="dxa"/>
          </w:tcPr>
          <w:p w14:paraId="312C1E49" w14:textId="3FDAF4B8" w:rsidR="00F042D6" w:rsidRDefault="00F042D6" w:rsidP="00F042D6">
            <w:pPr>
              <w:spacing w:after="5" w:line="248" w:lineRule="auto"/>
              <w:ind w:firstLine="0"/>
            </w:pPr>
            <w:r>
              <w:t>TS 2.1.14</w:t>
            </w:r>
          </w:p>
        </w:tc>
        <w:tc>
          <w:tcPr>
            <w:tcW w:w="806" w:type="dxa"/>
          </w:tcPr>
          <w:p w14:paraId="0492AE6A" w14:textId="1A0711FB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0A39CE76" w14:textId="01A95790" w:rsidR="00F042D6" w:rsidRPr="003C0272" w:rsidRDefault="005A50C0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264</w:t>
            </w:r>
          </w:p>
        </w:tc>
        <w:tc>
          <w:tcPr>
            <w:tcW w:w="1086" w:type="dxa"/>
          </w:tcPr>
          <w:p w14:paraId="66B22FF3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042D6" w:rsidRPr="00E66A9B" w14:paraId="102721EB" w14:textId="77777777" w:rsidTr="00E72313">
        <w:tc>
          <w:tcPr>
            <w:tcW w:w="1052" w:type="dxa"/>
          </w:tcPr>
          <w:p w14:paraId="26206CA0" w14:textId="2D485EAC" w:rsidR="00F042D6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1.21</w:t>
            </w:r>
          </w:p>
        </w:tc>
        <w:tc>
          <w:tcPr>
            <w:tcW w:w="3857" w:type="dxa"/>
          </w:tcPr>
          <w:p w14:paraId="44F3EEFF" w14:textId="6C7B99DF" w:rsidR="00F042D6" w:rsidRDefault="00F042D6" w:rsidP="00F042D6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34B5A">
              <w:rPr>
                <w:rFonts w:cs="Arial"/>
              </w:rPr>
              <w:t>Virštinkinė 1xRJ45 rozetė</w:t>
            </w:r>
          </w:p>
        </w:tc>
        <w:tc>
          <w:tcPr>
            <w:tcW w:w="1181" w:type="dxa"/>
          </w:tcPr>
          <w:p w14:paraId="5D24814E" w14:textId="64930151" w:rsidR="00F042D6" w:rsidRDefault="00F042D6" w:rsidP="00F042D6">
            <w:pPr>
              <w:spacing w:after="5" w:line="248" w:lineRule="auto"/>
              <w:ind w:firstLine="0"/>
            </w:pPr>
            <w:r>
              <w:t>TS 2.1.15</w:t>
            </w:r>
          </w:p>
        </w:tc>
        <w:tc>
          <w:tcPr>
            <w:tcW w:w="806" w:type="dxa"/>
          </w:tcPr>
          <w:p w14:paraId="5C8170EA" w14:textId="6AB2FD00" w:rsidR="00F042D6" w:rsidRDefault="00F042D6" w:rsidP="00F042D6">
            <w:pPr>
              <w:spacing w:after="5" w:line="248" w:lineRule="auto"/>
              <w:ind w:firstLine="0"/>
            </w:pPr>
            <w:r>
              <w:t>vnt.</w:t>
            </w:r>
          </w:p>
        </w:tc>
        <w:tc>
          <w:tcPr>
            <w:tcW w:w="1329" w:type="dxa"/>
          </w:tcPr>
          <w:p w14:paraId="6CD5AA34" w14:textId="1ED14593" w:rsidR="00F042D6" w:rsidRPr="003C0272" w:rsidRDefault="005A50C0" w:rsidP="00F042D6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239</w:t>
            </w:r>
          </w:p>
        </w:tc>
        <w:tc>
          <w:tcPr>
            <w:tcW w:w="1086" w:type="dxa"/>
          </w:tcPr>
          <w:p w14:paraId="5BEF8DFE" w14:textId="77777777" w:rsidR="00F042D6" w:rsidRPr="00E66A9B" w:rsidRDefault="00F042D6" w:rsidP="00F042D6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AD7AF32" w14:textId="77777777" w:rsidTr="00E72313">
        <w:tc>
          <w:tcPr>
            <w:tcW w:w="1052" w:type="dxa"/>
          </w:tcPr>
          <w:p w14:paraId="39D27ED3" w14:textId="3BAA9BD3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1.22</w:t>
            </w:r>
          </w:p>
        </w:tc>
        <w:tc>
          <w:tcPr>
            <w:tcW w:w="3857" w:type="dxa"/>
          </w:tcPr>
          <w:p w14:paraId="5B5836D9" w14:textId="29EF1499" w:rsidR="004B7A2F" w:rsidRPr="00734B5A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  <w:r>
              <w:t xml:space="preserve"> </w:t>
            </w:r>
            <w:r w:rsidRPr="004E5438">
              <w:rPr>
                <w:rFonts w:ascii="Cambria Math" w:hAnsi="Cambria Math" w:cs="Cambria Math"/>
              </w:rPr>
              <w:t>⌀</w:t>
            </w:r>
            <w:r>
              <w:rPr>
                <w:rFonts w:cs="Arial"/>
              </w:rPr>
              <w:t>2</w:t>
            </w:r>
            <w:r w:rsidRPr="004E5438">
              <w:rPr>
                <w:rFonts w:cs="Arial"/>
              </w:rPr>
              <w:t>0</w:t>
            </w:r>
          </w:p>
        </w:tc>
        <w:tc>
          <w:tcPr>
            <w:tcW w:w="1181" w:type="dxa"/>
          </w:tcPr>
          <w:p w14:paraId="623D06A2" w14:textId="7245AAF0" w:rsidR="004B7A2F" w:rsidRDefault="004B7A2F" w:rsidP="004B7A2F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5A3472F4" w14:textId="1C52360A" w:rsidR="004B7A2F" w:rsidRDefault="004B7A2F" w:rsidP="004B7A2F">
            <w:pPr>
              <w:spacing w:after="5" w:line="248" w:lineRule="auto"/>
              <w:ind w:firstLine="0"/>
            </w:pPr>
            <w:r>
              <w:t>m.</w:t>
            </w:r>
          </w:p>
        </w:tc>
        <w:tc>
          <w:tcPr>
            <w:tcW w:w="1329" w:type="dxa"/>
          </w:tcPr>
          <w:p w14:paraId="292AEF61" w14:textId="137F3D96" w:rsidR="004B7A2F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250</w:t>
            </w:r>
          </w:p>
        </w:tc>
        <w:tc>
          <w:tcPr>
            <w:tcW w:w="1086" w:type="dxa"/>
          </w:tcPr>
          <w:p w14:paraId="6F2E35ED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353B8F98" w14:textId="77777777" w:rsidTr="00E72313">
        <w:tc>
          <w:tcPr>
            <w:tcW w:w="1052" w:type="dxa"/>
          </w:tcPr>
          <w:p w14:paraId="4A980CDE" w14:textId="679BCE09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1.23</w:t>
            </w:r>
          </w:p>
        </w:tc>
        <w:tc>
          <w:tcPr>
            <w:tcW w:w="3857" w:type="dxa"/>
          </w:tcPr>
          <w:p w14:paraId="46327697" w14:textId="5CF2A18C" w:rsidR="004B7A2F" w:rsidRPr="00734B5A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  <w:r>
              <w:t xml:space="preserve"> </w:t>
            </w:r>
            <w:r w:rsidRPr="004E5438">
              <w:rPr>
                <w:rFonts w:ascii="Cambria Math" w:hAnsi="Cambria Math" w:cs="Cambria Math"/>
              </w:rPr>
              <w:t>⌀</w:t>
            </w:r>
            <w:r>
              <w:rPr>
                <w:rFonts w:cs="Arial"/>
              </w:rPr>
              <w:t>32</w:t>
            </w:r>
          </w:p>
        </w:tc>
        <w:tc>
          <w:tcPr>
            <w:tcW w:w="1181" w:type="dxa"/>
          </w:tcPr>
          <w:p w14:paraId="18FC65CF" w14:textId="0E2BA657" w:rsidR="004B7A2F" w:rsidRDefault="004B7A2F" w:rsidP="004B7A2F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25DA7FB5" w14:textId="525C1E01" w:rsidR="004B7A2F" w:rsidRDefault="004B7A2F" w:rsidP="004B7A2F">
            <w:pPr>
              <w:spacing w:after="5" w:line="248" w:lineRule="auto"/>
              <w:ind w:firstLine="0"/>
            </w:pPr>
            <w:r>
              <w:t>m.</w:t>
            </w:r>
          </w:p>
        </w:tc>
        <w:tc>
          <w:tcPr>
            <w:tcW w:w="1329" w:type="dxa"/>
          </w:tcPr>
          <w:p w14:paraId="4A61FD7F" w14:textId="746AE61B" w:rsidR="004B7A2F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086" w:type="dxa"/>
          </w:tcPr>
          <w:p w14:paraId="2C46DA90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280C025D" w14:textId="77777777" w:rsidTr="00E72313">
        <w:tc>
          <w:tcPr>
            <w:tcW w:w="1052" w:type="dxa"/>
          </w:tcPr>
          <w:p w14:paraId="4B2A8C02" w14:textId="56663DF4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1.2</w:t>
            </w:r>
            <w:r>
              <w:rPr>
                <w:rFonts w:cs="Arial"/>
              </w:rPr>
              <w:t>4</w:t>
            </w:r>
          </w:p>
        </w:tc>
        <w:tc>
          <w:tcPr>
            <w:tcW w:w="3857" w:type="dxa"/>
          </w:tcPr>
          <w:p w14:paraId="3A4A0C15" w14:textId="46EE1CBE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  <w:r>
              <w:t xml:space="preserve"> </w:t>
            </w:r>
            <w:r w:rsidRPr="004E5438">
              <w:rPr>
                <w:rFonts w:ascii="Cambria Math" w:hAnsi="Cambria Math" w:cs="Cambria Math"/>
              </w:rPr>
              <w:t>⌀</w:t>
            </w:r>
            <w:r w:rsidRPr="004E5438">
              <w:rPr>
                <w:rFonts w:cs="Arial"/>
              </w:rPr>
              <w:t>50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181" w:type="dxa"/>
          </w:tcPr>
          <w:p w14:paraId="45BE55EC" w14:textId="3D785773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31F325D6" w14:textId="232BCAF5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57FF5A2F" w14:textId="02F78974" w:rsidR="004B7A2F" w:rsidRPr="003C0272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1086" w:type="dxa"/>
          </w:tcPr>
          <w:p w14:paraId="7A3395F0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4986AF7" w14:textId="77777777" w:rsidTr="00E72313">
        <w:tc>
          <w:tcPr>
            <w:tcW w:w="1052" w:type="dxa"/>
          </w:tcPr>
          <w:p w14:paraId="5D8A9189" w14:textId="13BF588D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1.25</w:t>
            </w:r>
          </w:p>
        </w:tc>
        <w:tc>
          <w:tcPr>
            <w:tcW w:w="3857" w:type="dxa"/>
          </w:tcPr>
          <w:p w14:paraId="27FE1FEB" w14:textId="17F0A6E1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lankstus vamzdis </w:t>
            </w:r>
            <w:r w:rsidRPr="004E5438">
              <w:rPr>
                <w:rFonts w:ascii="Cambria Math" w:hAnsi="Cambria Math" w:cs="Cambria Math"/>
              </w:rPr>
              <w:t>⌀</w:t>
            </w:r>
            <w:r w:rsidRPr="004E5438">
              <w:rPr>
                <w:rFonts w:cs="Arial"/>
              </w:rPr>
              <w:t>50</w:t>
            </w:r>
          </w:p>
        </w:tc>
        <w:tc>
          <w:tcPr>
            <w:tcW w:w="1181" w:type="dxa"/>
          </w:tcPr>
          <w:p w14:paraId="5B1B4A78" w14:textId="5AACEA2E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4104BE1A" w14:textId="06314D11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6DFDC37C" w14:textId="3F09249F" w:rsidR="004B7A2F" w:rsidRPr="003C0272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086" w:type="dxa"/>
          </w:tcPr>
          <w:p w14:paraId="3B41564C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7A557350" w14:textId="77777777" w:rsidTr="00E72313">
        <w:tc>
          <w:tcPr>
            <w:tcW w:w="1052" w:type="dxa"/>
          </w:tcPr>
          <w:p w14:paraId="0BF9B0D4" w14:textId="2EB4D75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1.26</w:t>
            </w:r>
          </w:p>
        </w:tc>
        <w:tc>
          <w:tcPr>
            <w:tcW w:w="3857" w:type="dxa"/>
          </w:tcPr>
          <w:p w14:paraId="0501772E" w14:textId="3B2FCAA4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  <w:r>
              <w:t xml:space="preserve"> </w:t>
            </w:r>
            <w:r w:rsidRPr="004E5438">
              <w:rPr>
                <w:rFonts w:ascii="Cambria Math" w:hAnsi="Cambria Math" w:cs="Cambria Math"/>
              </w:rPr>
              <w:t>⌀</w:t>
            </w:r>
            <w:r>
              <w:rPr>
                <w:rFonts w:cs="Arial"/>
              </w:rPr>
              <w:t>100</w:t>
            </w:r>
          </w:p>
        </w:tc>
        <w:tc>
          <w:tcPr>
            <w:tcW w:w="1181" w:type="dxa"/>
          </w:tcPr>
          <w:p w14:paraId="2445E219" w14:textId="6BF8920F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27FFB060" w14:textId="67B23AAF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171E1DCE" w14:textId="4237F7DF" w:rsidR="004B7A2F" w:rsidRPr="003C0272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086" w:type="dxa"/>
          </w:tcPr>
          <w:p w14:paraId="796A33E3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11442D20" w14:textId="77777777" w:rsidTr="00E72313">
        <w:tc>
          <w:tcPr>
            <w:tcW w:w="1052" w:type="dxa"/>
          </w:tcPr>
          <w:p w14:paraId="67A2616F" w14:textId="6AB5EE55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1.27</w:t>
            </w:r>
          </w:p>
        </w:tc>
        <w:tc>
          <w:tcPr>
            <w:tcW w:w="3857" w:type="dxa"/>
          </w:tcPr>
          <w:p w14:paraId="5B80DDBA" w14:textId="2C27E25A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lankstus vamzdis </w:t>
            </w:r>
            <w:r w:rsidRPr="004E5438">
              <w:rPr>
                <w:rFonts w:ascii="Cambria Math" w:hAnsi="Cambria Math" w:cs="Cambria Math"/>
              </w:rPr>
              <w:t>⌀</w:t>
            </w:r>
            <w:r>
              <w:rPr>
                <w:rFonts w:cs="Arial"/>
              </w:rPr>
              <w:t>100</w:t>
            </w:r>
          </w:p>
        </w:tc>
        <w:tc>
          <w:tcPr>
            <w:tcW w:w="1181" w:type="dxa"/>
          </w:tcPr>
          <w:p w14:paraId="79C712D1" w14:textId="74039BBD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2.1.16</w:t>
            </w:r>
          </w:p>
        </w:tc>
        <w:tc>
          <w:tcPr>
            <w:tcW w:w="806" w:type="dxa"/>
          </w:tcPr>
          <w:p w14:paraId="6529CB7E" w14:textId="0E3ABEA5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0F708C73" w14:textId="53F7C7FD" w:rsidR="004B7A2F" w:rsidRPr="003C0272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086" w:type="dxa"/>
          </w:tcPr>
          <w:p w14:paraId="6BC8CBED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623D46C" w14:textId="77777777" w:rsidTr="00E72313">
        <w:tc>
          <w:tcPr>
            <w:tcW w:w="1052" w:type="dxa"/>
          </w:tcPr>
          <w:p w14:paraId="44CAF234" w14:textId="608528E4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3857" w:type="dxa"/>
          </w:tcPr>
          <w:p w14:paraId="38BA9733" w14:textId="758C2F23" w:rsidR="004B7A2F" w:rsidRPr="00D81D27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100x42</w:t>
            </w:r>
          </w:p>
        </w:tc>
        <w:tc>
          <w:tcPr>
            <w:tcW w:w="1181" w:type="dxa"/>
          </w:tcPr>
          <w:p w14:paraId="69473EFD" w14:textId="21FFBD08" w:rsidR="004B7A2F" w:rsidRPr="00D81D27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6D486A57" w14:textId="202E167C" w:rsidR="004B7A2F" w:rsidRPr="00D81D27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0E24842B" w14:textId="778D0D65" w:rsidR="004B7A2F" w:rsidRPr="003C0272" w:rsidRDefault="004B7A2F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649</w:t>
            </w:r>
          </w:p>
        </w:tc>
        <w:tc>
          <w:tcPr>
            <w:tcW w:w="1086" w:type="dxa"/>
          </w:tcPr>
          <w:p w14:paraId="29EF2324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2A5CD85F" w14:textId="77777777" w:rsidTr="00E72313">
        <w:tc>
          <w:tcPr>
            <w:tcW w:w="1052" w:type="dxa"/>
          </w:tcPr>
          <w:p w14:paraId="1DE8E53C" w14:textId="216412FA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1.29</w:t>
            </w:r>
          </w:p>
        </w:tc>
        <w:tc>
          <w:tcPr>
            <w:tcW w:w="3857" w:type="dxa"/>
          </w:tcPr>
          <w:p w14:paraId="0AAEF35C" w14:textId="768BBE9F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100x</w:t>
            </w:r>
            <w:r>
              <w:rPr>
                <w:rFonts w:cs="Arial"/>
              </w:rPr>
              <w:t>60</w:t>
            </w:r>
          </w:p>
        </w:tc>
        <w:tc>
          <w:tcPr>
            <w:tcW w:w="1181" w:type="dxa"/>
          </w:tcPr>
          <w:p w14:paraId="74BACB9D" w14:textId="20705369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3D2232E8" w14:textId="103CA0E4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6407C545" w14:textId="503FBC7E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583</w:t>
            </w:r>
          </w:p>
        </w:tc>
        <w:tc>
          <w:tcPr>
            <w:tcW w:w="1086" w:type="dxa"/>
          </w:tcPr>
          <w:p w14:paraId="1927E3DA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12F7D444" w14:textId="77777777" w:rsidTr="00E72313">
        <w:tc>
          <w:tcPr>
            <w:tcW w:w="1052" w:type="dxa"/>
          </w:tcPr>
          <w:p w14:paraId="5E2CE85F" w14:textId="62F2B2DF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1.30</w:t>
            </w:r>
          </w:p>
        </w:tc>
        <w:tc>
          <w:tcPr>
            <w:tcW w:w="3857" w:type="dxa"/>
          </w:tcPr>
          <w:p w14:paraId="7BDB71AE" w14:textId="6A903476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1</w:t>
            </w:r>
            <w:r>
              <w:rPr>
                <w:rFonts w:cs="Arial"/>
              </w:rPr>
              <w:t>50</w:t>
            </w:r>
            <w:r>
              <w:rPr>
                <w:rFonts w:cs="Arial"/>
              </w:rPr>
              <w:t>x</w:t>
            </w:r>
            <w:r>
              <w:rPr>
                <w:rFonts w:cs="Arial"/>
              </w:rPr>
              <w:t>60</w:t>
            </w:r>
          </w:p>
        </w:tc>
        <w:tc>
          <w:tcPr>
            <w:tcW w:w="1181" w:type="dxa"/>
          </w:tcPr>
          <w:p w14:paraId="2CA51301" w14:textId="15CD4897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53D6CB54" w14:textId="7F6698A7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724337AB" w14:textId="17363A97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540</w:t>
            </w:r>
          </w:p>
        </w:tc>
        <w:tc>
          <w:tcPr>
            <w:tcW w:w="1086" w:type="dxa"/>
          </w:tcPr>
          <w:p w14:paraId="17BB9961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6C2AD1EB" w14:textId="77777777" w:rsidTr="00E72313">
        <w:tc>
          <w:tcPr>
            <w:tcW w:w="1052" w:type="dxa"/>
          </w:tcPr>
          <w:p w14:paraId="6A0C1EDB" w14:textId="13C4F526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1.32</w:t>
            </w:r>
          </w:p>
        </w:tc>
        <w:tc>
          <w:tcPr>
            <w:tcW w:w="3857" w:type="dxa"/>
          </w:tcPr>
          <w:p w14:paraId="6E08B091" w14:textId="3A84FFCC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200x</w:t>
            </w:r>
            <w:r>
              <w:rPr>
                <w:rFonts w:cs="Arial"/>
              </w:rPr>
              <w:t>42</w:t>
            </w:r>
          </w:p>
        </w:tc>
        <w:tc>
          <w:tcPr>
            <w:tcW w:w="1181" w:type="dxa"/>
          </w:tcPr>
          <w:p w14:paraId="5E6A91ED" w14:textId="25E25864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396D16A0" w14:textId="7765B344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2909D6B0" w14:textId="2502E728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544</w:t>
            </w:r>
          </w:p>
        </w:tc>
        <w:tc>
          <w:tcPr>
            <w:tcW w:w="1086" w:type="dxa"/>
          </w:tcPr>
          <w:p w14:paraId="797DDA40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0BBE505F" w14:textId="77777777" w:rsidTr="00E72313">
        <w:tc>
          <w:tcPr>
            <w:tcW w:w="1052" w:type="dxa"/>
          </w:tcPr>
          <w:p w14:paraId="25E2FA5E" w14:textId="05FD6802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1.33</w:t>
            </w:r>
          </w:p>
        </w:tc>
        <w:tc>
          <w:tcPr>
            <w:tcW w:w="3857" w:type="dxa"/>
          </w:tcPr>
          <w:p w14:paraId="0FAB9F9A" w14:textId="38963C4C" w:rsidR="004B7A2F" w:rsidRPr="00D81D27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200x60</w:t>
            </w:r>
          </w:p>
        </w:tc>
        <w:tc>
          <w:tcPr>
            <w:tcW w:w="1181" w:type="dxa"/>
          </w:tcPr>
          <w:p w14:paraId="46167F72" w14:textId="251676AA" w:rsidR="004B7A2F" w:rsidRPr="00D81D27" w:rsidRDefault="004B7A2F" w:rsidP="004B7A2F">
            <w:pPr>
              <w:spacing w:after="5" w:line="248" w:lineRule="auto"/>
              <w:ind w:firstLine="0"/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682405DA" w14:textId="60CA49D0" w:rsidR="004B7A2F" w:rsidRPr="00D81D27" w:rsidRDefault="004B7A2F" w:rsidP="004B7A2F">
            <w:pPr>
              <w:spacing w:after="5" w:line="248" w:lineRule="auto"/>
              <w:ind w:firstLine="0"/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49015EA7" w14:textId="74AC3CFF" w:rsidR="004B7A2F" w:rsidRPr="003C0272" w:rsidRDefault="002158C9" w:rsidP="004B7A2F">
            <w:pPr>
              <w:spacing w:after="5" w:line="248" w:lineRule="auto"/>
              <w:ind w:firstLine="0"/>
              <w:jc w:val="center"/>
            </w:pPr>
            <w:r>
              <w:t>274</w:t>
            </w:r>
          </w:p>
        </w:tc>
        <w:tc>
          <w:tcPr>
            <w:tcW w:w="1086" w:type="dxa"/>
          </w:tcPr>
          <w:p w14:paraId="5498FA11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04C1AE68" w14:textId="77777777" w:rsidTr="00E72313">
        <w:tc>
          <w:tcPr>
            <w:tcW w:w="1052" w:type="dxa"/>
          </w:tcPr>
          <w:p w14:paraId="249635EF" w14:textId="658BC6DA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1.34</w:t>
            </w:r>
          </w:p>
        </w:tc>
        <w:tc>
          <w:tcPr>
            <w:tcW w:w="3857" w:type="dxa"/>
          </w:tcPr>
          <w:p w14:paraId="319FD93B" w14:textId="0C98EE2E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Kabelinis kanalas </w:t>
            </w:r>
            <w:r>
              <w:rPr>
                <w:rFonts w:cs="Arial"/>
              </w:rPr>
              <w:t>3</w:t>
            </w:r>
            <w:r>
              <w:rPr>
                <w:rFonts w:cs="Arial"/>
              </w:rPr>
              <w:t>00x</w:t>
            </w:r>
            <w:r>
              <w:rPr>
                <w:rFonts w:cs="Arial"/>
              </w:rPr>
              <w:t>42</w:t>
            </w:r>
          </w:p>
        </w:tc>
        <w:tc>
          <w:tcPr>
            <w:tcW w:w="1181" w:type="dxa"/>
          </w:tcPr>
          <w:p w14:paraId="5C5D8A3E" w14:textId="624109AE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0B8D5640" w14:textId="741D4B4C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4832940A" w14:textId="3821A239" w:rsidR="004B7A2F" w:rsidRPr="003C0272" w:rsidRDefault="002158C9" w:rsidP="004B7A2F">
            <w:pPr>
              <w:spacing w:after="5" w:line="248" w:lineRule="auto"/>
              <w:ind w:firstLine="0"/>
              <w:jc w:val="center"/>
            </w:pPr>
            <w:r>
              <w:t>75</w:t>
            </w:r>
          </w:p>
        </w:tc>
        <w:tc>
          <w:tcPr>
            <w:tcW w:w="1086" w:type="dxa"/>
          </w:tcPr>
          <w:p w14:paraId="576625B6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41B4541" w14:textId="77777777" w:rsidTr="00E72313">
        <w:tc>
          <w:tcPr>
            <w:tcW w:w="1052" w:type="dxa"/>
          </w:tcPr>
          <w:p w14:paraId="70131820" w14:textId="3E5886E4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1.35</w:t>
            </w:r>
          </w:p>
        </w:tc>
        <w:tc>
          <w:tcPr>
            <w:tcW w:w="3857" w:type="dxa"/>
          </w:tcPr>
          <w:p w14:paraId="27917239" w14:textId="2FD89257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300x</w:t>
            </w:r>
            <w:r>
              <w:rPr>
                <w:rFonts w:cs="Arial"/>
              </w:rPr>
              <w:t>60</w:t>
            </w:r>
          </w:p>
        </w:tc>
        <w:tc>
          <w:tcPr>
            <w:tcW w:w="1181" w:type="dxa"/>
          </w:tcPr>
          <w:p w14:paraId="11D7AC15" w14:textId="25055D6A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19F15E06" w14:textId="59DD7F80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5BB0CF17" w14:textId="626A4607" w:rsidR="004B7A2F" w:rsidRPr="003C0272" w:rsidRDefault="002158C9" w:rsidP="004B7A2F">
            <w:pPr>
              <w:spacing w:after="5" w:line="248" w:lineRule="auto"/>
              <w:ind w:firstLine="0"/>
              <w:jc w:val="center"/>
            </w:pPr>
            <w:r>
              <w:t>192</w:t>
            </w:r>
          </w:p>
        </w:tc>
        <w:tc>
          <w:tcPr>
            <w:tcW w:w="1086" w:type="dxa"/>
          </w:tcPr>
          <w:p w14:paraId="29058710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006955C1" w14:textId="77777777" w:rsidTr="00E72313">
        <w:tc>
          <w:tcPr>
            <w:tcW w:w="1052" w:type="dxa"/>
          </w:tcPr>
          <w:p w14:paraId="18181C7C" w14:textId="653BAFAB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1.36</w:t>
            </w:r>
          </w:p>
        </w:tc>
        <w:tc>
          <w:tcPr>
            <w:tcW w:w="3857" w:type="dxa"/>
          </w:tcPr>
          <w:p w14:paraId="70097B57" w14:textId="3CECF41F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400x</w:t>
            </w:r>
            <w:r w:rsidR="002158C9">
              <w:rPr>
                <w:rFonts w:cs="Arial"/>
              </w:rPr>
              <w:t>42</w:t>
            </w:r>
          </w:p>
        </w:tc>
        <w:tc>
          <w:tcPr>
            <w:tcW w:w="1181" w:type="dxa"/>
          </w:tcPr>
          <w:p w14:paraId="36CD9E95" w14:textId="4AE0FED9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09499C37" w14:textId="52B48526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67FA948A" w14:textId="4763B0F9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086" w:type="dxa"/>
          </w:tcPr>
          <w:p w14:paraId="13215292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01BC9833" w14:textId="77777777" w:rsidTr="00E72313">
        <w:tc>
          <w:tcPr>
            <w:tcW w:w="1052" w:type="dxa"/>
          </w:tcPr>
          <w:p w14:paraId="6169BF2D" w14:textId="3DCF20F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1.37</w:t>
            </w:r>
          </w:p>
        </w:tc>
        <w:tc>
          <w:tcPr>
            <w:tcW w:w="3857" w:type="dxa"/>
          </w:tcPr>
          <w:p w14:paraId="30D80E85" w14:textId="3AFFCCE4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Kabelinis kanalas 400x</w:t>
            </w:r>
            <w:r w:rsidR="002158C9">
              <w:rPr>
                <w:rFonts w:cs="Arial"/>
              </w:rPr>
              <w:t>60</w:t>
            </w:r>
          </w:p>
        </w:tc>
        <w:tc>
          <w:tcPr>
            <w:tcW w:w="1181" w:type="dxa"/>
          </w:tcPr>
          <w:p w14:paraId="6BB1D0BE" w14:textId="11A0B8D8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1FA1ED5B" w14:textId="66CDF5AF" w:rsidR="004B7A2F" w:rsidRPr="00E66A9B" w:rsidRDefault="002158C9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221B77EE" w14:textId="28BEA31B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233</w:t>
            </w:r>
          </w:p>
        </w:tc>
        <w:tc>
          <w:tcPr>
            <w:tcW w:w="1086" w:type="dxa"/>
          </w:tcPr>
          <w:p w14:paraId="12D49DF6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37C8F19A" w14:textId="77777777" w:rsidTr="00E72313">
        <w:tc>
          <w:tcPr>
            <w:tcW w:w="1052" w:type="dxa"/>
          </w:tcPr>
          <w:p w14:paraId="78507927" w14:textId="4E308882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1.38</w:t>
            </w:r>
          </w:p>
        </w:tc>
        <w:tc>
          <w:tcPr>
            <w:tcW w:w="3857" w:type="dxa"/>
          </w:tcPr>
          <w:p w14:paraId="4244BDEF" w14:textId="486ED543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Kabelinės kopetėlės 400x60</w:t>
            </w:r>
          </w:p>
        </w:tc>
        <w:tc>
          <w:tcPr>
            <w:tcW w:w="1181" w:type="dxa"/>
          </w:tcPr>
          <w:p w14:paraId="623761E6" w14:textId="0B92C14C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2.1.17</w:t>
            </w:r>
          </w:p>
        </w:tc>
        <w:tc>
          <w:tcPr>
            <w:tcW w:w="806" w:type="dxa"/>
          </w:tcPr>
          <w:p w14:paraId="01B399DD" w14:textId="629B7E9E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62225693" w14:textId="5FFE2C7A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1086" w:type="dxa"/>
          </w:tcPr>
          <w:p w14:paraId="5A603472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478B31F3" w14:textId="77777777" w:rsidTr="00E72313">
        <w:tc>
          <w:tcPr>
            <w:tcW w:w="1052" w:type="dxa"/>
          </w:tcPr>
          <w:p w14:paraId="2DBEF5B1" w14:textId="36F1C8D5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1.39</w:t>
            </w:r>
          </w:p>
        </w:tc>
        <w:tc>
          <w:tcPr>
            <w:tcW w:w="3857" w:type="dxa"/>
          </w:tcPr>
          <w:p w14:paraId="11E456F4" w14:textId="1F7A859E" w:rsidR="004B7A2F" w:rsidRPr="00E66A9B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Instaliacinis kanalas PVC </w:t>
            </w:r>
          </w:p>
        </w:tc>
        <w:tc>
          <w:tcPr>
            <w:tcW w:w="1181" w:type="dxa"/>
          </w:tcPr>
          <w:p w14:paraId="7FE88556" w14:textId="7396B4B1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2.1.19</w:t>
            </w:r>
          </w:p>
        </w:tc>
        <w:tc>
          <w:tcPr>
            <w:tcW w:w="806" w:type="dxa"/>
          </w:tcPr>
          <w:p w14:paraId="16502503" w14:textId="3A64C2CF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1BA8A5CE" w14:textId="5E0C2F1B" w:rsidR="004B7A2F" w:rsidRPr="003C0272" w:rsidRDefault="002158C9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086" w:type="dxa"/>
          </w:tcPr>
          <w:p w14:paraId="2FED8EC7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6D49F466" w14:textId="77777777" w:rsidTr="00E72313">
        <w:tc>
          <w:tcPr>
            <w:tcW w:w="1052" w:type="dxa"/>
          </w:tcPr>
          <w:p w14:paraId="270986DF" w14:textId="30A5C560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1.40</w:t>
            </w:r>
          </w:p>
        </w:tc>
        <w:tc>
          <w:tcPr>
            <w:tcW w:w="3857" w:type="dxa"/>
          </w:tcPr>
          <w:p w14:paraId="3387EE82" w14:textId="671351FA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A7072C">
              <w:rPr>
                <w:rFonts w:cs="Arial"/>
              </w:rPr>
              <w:t>Aliumininis kanalas</w:t>
            </w:r>
          </w:p>
        </w:tc>
        <w:tc>
          <w:tcPr>
            <w:tcW w:w="1181" w:type="dxa"/>
          </w:tcPr>
          <w:p w14:paraId="00D5AE5F" w14:textId="305AD689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2.1.20</w:t>
            </w:r>
          </w:p>
        </w:tc>
        <w:tc>
          <w:tcPr>
            <w:tcW w:w="806" w:type="dxa"/>
          </w:tcPr>
          <w:p w14:paraId="208F2E62" w14:textId="2124B38B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2FF31E1A" w14:textId="64702BF7" w:rsidR="004B7A2F" w:rsidRPr="003C0272" w:rsidRDefault="008571F5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086" w:type="dxa"/>
          </w:tcPr>
          <w:p w14:paraId="1CD688C7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D2346EB" w14:textId="77777777" w:rsidTr="00E72313">
        <w:tc>
          <w:tcPr>
            <w:tcW w:w="1052" w:type="dxa"/>
          </w:tcPr>
          <w:p w14:paraId="4B54B89A" w14:textId="693F77B6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1.41</w:t>
            </w:r>
          </w:p>
        </w:tc>
        <w:tc>
          <w:tcPr>
            <w:tcW w:w="3857" w:type="dxa"/>
          </w:tcPr>
          <w:p w14:paraId="0C3AB7A0" w14:textId="7C860311" w:rsidR="004B7A2F" w:rsidRPr="00A7072C" w:rsidRDefault="008571F5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RJ45 </w:t>
            </w:r>
            <w:r w:rsidR="004B7A2F">
              <w:rPr>
                <w:rFonts w:cs="Arial"/>
              </w:rPr>
              <w:t>Rozetė montuojama į aliuminį kanalą</w:t>
            </w:r>
          </w:p>
        </w:tc>
        <w:tc>
          <w:tcPr>
            <w:tcW w:w="1181" w:type="dxa"/>
          </w:tcPr>
          <w:p w14:paraId="43A33A22" w14:textId="0BC531FD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2.1.21</w:t>
            </w:r>
          </w:p>
        </w:tc>
        <w:tc>
          <w:tcPr>
            <w:tcW w:w="806" w:type="dxa"/>
          </w:tcPr>
          <w:p w14:paraId="67FA0F5A" w14:textId="4C52088A" w:rsidR="004B7A2F" w:rsidRDefault="008571F5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7F2BEA33" w14:textId="4F898150" w:rsidR="004B7A2F" w:rsidRPr="003C0272" w:rsidRDefault="008571F5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86" w:type="dxa"/>
          </w:tcPr>
          <w:p w14:paraId="52C4A60E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5F9D2FC7" w14:textId="77777777" w:rsidTr="00E72313">
        <w:tc>
          <w:tcPr>
            <w:tcW w:w="1052" w:type="dxa"/>
          </w:tcPr>
          <w:p w14:paraId="73EB01D9" w14:textId="5B067B29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1.42</w:t>
            </w:r>
          </w:p>
        </w:tc>
        <w:tc>
          <w:tcPr>
            <w:tcW w:w="3857" w:type="dxa"/>
          </w:tcPr>
          <w:p w14:paraId="19B2E3E9" w14:textId="529766FB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2042BD">
              <w:rPr>
                <w:rFonts w:cs="Arial"/>
              </w:rPr>
              <w:t>Rozetė montuojama į aliumininį kanalą (optinė)</w:t>
            </w:r>
          </w:p>
        </w:tc>
        <w:tc>
          <w:tcPr>
            <w:tcW w:w="1181" w:type="dxa"/>
          </w:tcPr>
          <w:p w14:paraId="7EDE21B4" w14:textId="6F99FCCE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2.1.22</w:t>
            </w:r>
          </w:p>
        </w:tc>
        <w:tc>
          <w:tcPr>
            <w:tcW w:w="806" w:type="dxa"/>
          </w:tcPr>
          <w:p w14:paraId="2AC00235" w14:textId="7F17429C" w:rsidR="004B7A2F" w:rsidRDefault="008571F5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232182FF" w14:textId="16178DD0" w:rsidR="004B7A2F" w:rsidRPr="003C0272" w:rsidRDefault="008571F5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57AB3F03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6A253B35" w14:textId="77777777" w:rsidTr="00E72313">
        <w:tc>
          <w:tcPr>
            <w:tcW w:w="1052" w:type="dxa"/>
          </w:tcPr>
          <w:p w14:paraId="0D9005B6" w14:textId="71F97BF2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1.43</w:t>
            </w:r>
          </w:p>
        </w:tc>
        <w:tc>
          <w:tcPr>
            <w:tcW w:w="3857" w:type="dxa"/>
          </w:tcPr>
          <w:p w14:paraId="6937C499" w14:textId="1E6CDDD0" w:rsidR="004B7A2F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Papildomos instaliacinės medžiagos</w:t>
            </w:r>
          </w:p>
        </w:tc>
        <w:tc>
          <w:tcPr>
            <w:tcW w:w="1181" w:type="dxa"/>
          </w:tcPr>
          <w:p w14:paraId="1B7E053D" w14:textId="0F171C11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2.1.23</w:t>
            </w:r>
          </w:p>
        </w:tc>
        <w:tc>
          <w:tcPr>
            <w:tcW w:w="806" w:type="dxa"/>
          </w:tcPr>
          <w:p w14:paraId="4C9BBEF7" w14:textId="23982F59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0DF9E05A" w14:textId="47CFDC0B" w:rsidR="004B7A2F" w:rsidRPr="003C0272" w:rsidRDefault="008571F5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46208F46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4B7A2F" w:rsidRPr="00E66A9B" w14:paraId="012E934D" w14:textId="77777777" w:rsidTr="00E72313">
        <w:tc>
          <w:tcPr>
            <w:tcW w:w="1052" w:type="dxa"/>
          </w:tcPr>
          <w:p w14:paraId="37D53913" w14:textId="57B6529C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1.44</w:t>
            </w:r>
          </w:p>
        </w:tc>
        <w:tc>
          <w:tcPr>
            <w:tcW w:w="3857" w:type="dxa"/>
          </w:tcPr>
          <w:p w14:paraId="09FB6EA3" w14:textId="23038F4F" w:rsidR="004B7A2F" w:rsidRPr="004934B0" w:rsidRDefault="004B7A2F" w:rsidP="004B7A2F">
            <w:pPr>
              <w:spacing w:after="5" w:line="248" w:lineRule="auto"/>
              <w:ind w:firstLine="0"/>
              <w:jc w:val="left"/>
              <w:rPr>
                <w:rFonts w:cs="Arial"/>
                <w:highlight w:val="yellow"/>
              </w:rPr>
            </w:pPr>
            <w:r w:rsidRPr="00B864A0">
              <w:rPr>
                <w:rFonts w:cs="Arial"/>
              </w:rPr>
              <w:t>Esamų kabelių demontavimas ir utilizavimas</w:t>
            </w:r>
          </w:p>
        </w:tc>
        <w:tc>
          <w:tcPr>
            <w:tcW w:w="1181" w:type="dxa"/>
          </w:tcPr>
          <w:p w14:paraId="0DD029CD" w14:textId="5BA20533" w:rsidR="004B7A2F" w:rsidRDefault="00B864A0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05E05500" w14:textId="5A9D8138" w:rsidR="004B7A2F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0A2984F8" w14:textId="189629FB" w:rsidR="004B7A2F" w:rsidRPr="003C0272" w:rsidRDefault="00847C7D" w:rsidP="004B7A2F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75DED8C2" w14:textId="77777777" w:rsidR="004B7A2F" w:rsidRPr="00E66A9B" w:rsidRDefault="004B7A2F" w:rsidP="004B7A2F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2E058019" w14:textId="77777777" w:rsidTr="00E72313">
        <w:tc>
          <w:tcPr>
            <w:tcW w:w="1052" w:type="dxa"/>
          </w:tcPr>
          <w:p w14:paraId="5F50EC25" w14:textId="0B5F2F70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1.45</w:t>
            </w:r>
          </w:p>
        </w:tc>
        <w:tc>
          <w:tcPr>
            <w:tcW w:w="3857" w:type="dxa"/>
          </w:tcPr>
          <w:p w14:paraId="6BFE0AF4" w14:textId="77777777" w:rsidR="00B864A0" w:rsidRPr="00B864A0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Skylių gręžimas ir užtaisymas ugniai</w:t>
            </w:r>
          </w:p>
          <w:p w14:paraId="3E802849" w14:textId="0BF715B3" w:rsidR="00B864A0" w:rsidRPr="00B864A0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atspariomis medžiagomis</w:t>
            </w:r>
          </w:p>
        </w:tc>
        <w:tc>
          <w:tcPr>
            <w:tcW w:w="1181" w:type="dxa"/>
          </w:tcPr>
          <w:p w14:paraId="55965CC6" w14:textId="70B23247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0471F31F" w14:textId="7F3FB963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2288A1EA" w14:textId="71229671" w:rsidR="00B864A0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6EB84394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2B9E5805" w14:textId="77777777" w:rsidTr="00E72313">
        <w:tc>
          <w:tcPr>
            <w:tcW w:w="1052" w:type="dxa"/>
          </w:tcPr>
          <w:p w14:paraId="5D5A460C" w14:textId="3242CCC2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1.46</w:t>
            </w:r>
          </w:p>
        </w:tc>
        <w:tc>
          <w:tcPr>
            <w:tcW w:w="3857" w:type="dxa"/>
          </w:tcPr>
          <w:p w14:paraId="72857DA4" w14:textId="77777777" w:rsidR="00B864A0" w:rsidRPr="00B864A0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Visi darbai, kurie reikalingi instaliuoti,</w:t>
            </w:r>
          </w:p>
          <w:p w14:paraId="6B3E1552" w14:textId="61EE0B5D" w:rsidR="00B864A0" w:rsidRPr="00B864A0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žymėti ir testuoti šiame projekte numatytas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sistemas pagal instaliuojamų medžiagų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gamintojų reikalavimus</w:t>
            </w:r>
          </w:p>
        </w:tc>
        <w:tc>
          <w:tcPr>
            <w:tcW w:w="1181" w:type="dxa"/>
          </w:tcPr>
          <w:p w14:paraId="47C4D842" w14:textId="521D548A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65A9445A" w14:textId="4A41077A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29B00B83" w14:textId="49F35123" w:rsidR="00B864A0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61B659C2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7AC7EEF2" w14:textId="77777777" w:rsidTr="00E66A9B">
        <w:tc>
          <w:tcPr>
            <w:tcW w:w="9311" w:type="dxa"/>
            <w:gridSpan w:val="6"/>
          </w:tcPr>
          <w:p w14:paraId="77BF23A8" w14:textId="4DF52768" w:rsidR="00B864A0" w:rsidRPr="006F6CDC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LAIKINŲ APSAUGOS POSTŲ PAJUNGIMAS</w:t>
            </w:r>
          </w:p>
        </w:tc>
      </w:tr>
      <w:tr w:rsidR="00B864A0" w:rsidRPr="00E66A9B" w14:paraId="600137C7" w14:textId="77777777" w:rsidTr="00E72313">
        <w:tc>
          <w:tcPr>
            <w:tcW w:w="1052" w:type="dxa"/>
          </w:tcPr>
          <w:p w14:paraId="26614D1B" w14:textId="5FA8C594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3857" w:type="dxa"/>
          </w:tcPr>
          <w:p w14:paraId="7DD7BD87" w14:textId="70923D1B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Komutacinė spinta 9U (AxPxG) 500x600x600</w:t>
            </w:r>
          </w:p>
        </w:tc>
        <w:tc>
          <w:tcPr>
            <w:tcW w:w="1181" w:type="dxa"/>
          </w:tcPr>
          <w:p w14:paraId="588ED123" w14:textId="353F26ED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2.1.3</w:t>
            </w:r>
          </w:p>
        </w:tc>
        <w:tc>
          <w:tcPr>
            <w:tcW w:w="806" w:type="dxa"/>
          </w:tcPr>
          <w:p w14:paraId="79FA1789" w14:textId="52C51E26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0A65CB39" w14:textId="6F227FA7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256D38"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7E320546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2EAA36A1" w14:textId="77777777" w:rsidTr="00E72313">
        <w:tc>
          <w:tcPr>
            <w:tcW w:w="1052" w:type="dxa"/>
          </w:tcPr>
          <w:p w14:paraId="0F6E9B3D" w14:textId="6F9FEA14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2.2</w:t>
            </w:r>
          </w:p>
        </w:tc>
        <w:tc>
          <w:tcPr>
            <w:tcW w:w="3857" w:type="dxa"/>
          </w:tcPr>
          <w:p w14:paraId="214626DD" w14:textId="6821C1A2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E26E4">
              <w:rPr>
                <w:rFonts w:cs="Arial"/>
              </w:rPr>
              <w:t xml:space="preserve">Adapteris </w:t>
            </w:r>
            <w:r>
              <w:rPr>
                <w:rFonts w:cs="Arial"/>
              </w:rPr>
              <w:t>2</w:t>
            </w:r>
            <w:r w:rsidRPr="00EE26E4">
              <w:rPr>
                <w:rFonts w:cs="Arial"/>
              </w:rPr>
              <w:t>×RJ45 lizdui į apdailinį rėmelį</w:t>
            </w:r>
          </w:p>
        </w:tc>
        <w:tc>
          <w:tcPr>
            <w:tcW w:w="1181" w:type="dxa"/>
          </w:tcPr>
          <w:p w14:paraId="1B4DAC80" w14:textId="720E4FD2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t>TS 2.1.12</w:t>
            </w:r>
          </w:p>
        </w:tc>
        <w:tc>
          <w:tcPr>
            <w:tcW w:w="806" w:type="dxa"/>
          </w:tcPr>
          <w:p w14:paraId="0DDF7788" w14:textId="2A1921AD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t>vnt.</w:t>
            </w:r>
          </w:p>
        </w:tc>
        <w:tc>
          <w:tcPr>
            <w:tcW w:w="1329" w:type="dxa"/>
          </w:tcPr>
          <w:p w14:paraId="50F94564" w14:textId="37351E02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05E7F4E2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5ADBF259" w14:textId="77777777" w:rsidTr="00E72313">
        <w:tc>
          <w:tcPr>
            <w:tcW w:w="1052" w:type="dxa"/>
          </w:tcPr>
          <w:p w14:paraId="14FE8776" w14:textId="792EB988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2.3</w:t>
            </w:r>
          </w:p>
        </w:tc>
        <w:tc>
          <w:tcPr>
            <w:tcW w:w="3857" w:type="dxa"/>
          </w:tcPr>
          <w:p w14:paraId="039F6E3F" w14:textId="0EEA886F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Kabelis F/UTP Cat. 6a</w:t>
            </w:r>
          </w:p>
        </w:tc>
        <w:tc>
          <w:tcPr>
            <w:tcW w:w="1181" w:type="dxa"/>
          </w:tcPr>
          <w:p w14:paraId="16551917" w14:textId="5680BE06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2.1.7</w:t>
            </w:r>
          </w:p>
        </w:tc>
        <w:tc>
          <w:tcPr>
            <w:tcW w:w="806" w:type="dxa"/>
          </w:tcPr>
          <w:p w14:paraId="59B055A7" w14:textId="2406D2C2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m.</w:t>
            </w:r>
          </w:p>
        </w:tc>
        <w:tc>
          <w:tcPr>
            <w:tcW w:w="1329" w:type="dxa"/>
          </w:tcPr>
          <w:p w14:paraId="5CD2E0C0" w14:textId="04D196F8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086" w:type="dxa"/>
          </w:tcPr>
          <w:p w14:paraId="210513F9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32465D0E" w14:textId="77777777" w:rsidTr="00E72313">
        <w:tc>
          <w:tcPr>
            <w:tcW w:w="1052" w:type="dxa"/>
          </w:tcPr>
          <w:p w14:paraId="7908C072" w14:textId="620DB676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2.4</w:t>
            </w:r>
          </w:p>
        </w:tc>
        <w:tc>
          <w:tcPr>
            <w:tcW w:w="3857" w:type="dxa"/>
          </w:tcPr>
          <w:p w14:paraId="5FCBE14E" w14:textId="34D02981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Lizdas RJ45, Cat 6a</w:t>
            </w:r>
          </w:p>
        </w:tc>
        <w:tc>
          <w:tcPr>
            <w:tcW w:w="1181" w:type="dxa"/>
          </w:tcPr>
          <w:p w14:paraId="2B8F4BF9" w14:textId="30D5093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2.1.8</w:t>
            </w:r>
          </w:p>
        </w:tc>
        <w:tc>
          <w:tcPr>
            <w:tcW w:w="806" w:type="dxa"/>
          </w:tcPr>
          <w:p w14:paraId="336252BE" w14:textId="77CF442A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5E0D2135" w14:textId="37573634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086" w:type="dxa"/>
          </w:tcPr>
          <w:p w14:paraId="38BFD475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198C3D41" w14:textId="77777777" w:rsidTr="00E72313">
        <w:tc>
          <w:tcPr>
            <w:tcW w:w="1052" w:type="dxa"/>
          </w:tcPr>
          <w:p w14:paraId="49FA90E4" w14:textId="379CD25C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3857" w:type="dxa"/>
          </w:tcPr>
          <w:p w14:paraId="2C9567DA" w14:textId="7345EA0E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 xml:space="preserve">Optinis komutacinis blokas </w:t>
            </w:r>
            <w:r>
              <w:rPr>
                <w:rFonts w:cs="Arial"/>
              </w:rPr>
              <w:t>8</w:t>
            </w:r>
            <w:r w:rsidRPr="00B133D6">
              <w:rPr>
                <w:rFonts w:cs="Arial"/>
              </w:rPr>
              <w:t>xSC</w:t>
            </w:r>
            <w:r>
              <w:rPr>
                <w:rFonts w:cs="Arial"/>
              </w:rPr>
              <w:t>, 1U</w:t>
            </w:r>
          </w:p>
        </w:tc>
        <w:tc>
          <w:tcPr>
            <w:tcW w:w="1181" w:type="dxa"/>
          </w:tcPr>
          <w:p w14:paraId="7ABDD4AF" w14:textId="5C311046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2.1.10</w:t>
            </w:r>
          </w:p>
        </w:tc>
        <w:tc>
          <w:tcPr>
            <w:tcW w:w="806" w:type="dxa"/>
          </w:tcPr>
          <w:p w14:paraId="5F952A25" w14:textId="614A2A90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t>vnt.</w:t>
            </w:r>
          </w:p>
        </w:tc>
        <w:tc>
          <w:tcPr>
            <w:tcW w:w="1329" w:type="dxa"/>
          </w:tcPr>
          <w:p w14:paraId="787EAEEC" w14:textId="1059E223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2F0979A3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3B70CAB7" w14:textId="77777777" w:rsidTr="00E72313">
        <w:tc>
          <w:tcPr>
            <w:tcW w:w="1052" w:type="dxa"/>
          </w:tcPr>
          <w:p w14:paraId="464E41ED" w14:textId="3A175AFD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2.6</w:t>
            </w:r>
          </w:p>
        </w:tc>
        <w:tc>
          <w:tcPr>
            <w:tcW w:w="3857" w:type="dxa"/>
          </w:tcPr>
          <w:p w14:paraId="43440354" w14:textId="077F187C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133D6">
              <w:rPr>
                <w:rFonts w:cs="Arial"/>
              </w:rPr>
              <w:t>Komutacinis blokas Cat.6a, 24×RJ45, 1U</w:t>
            </w:r>
          </w:p>
        </w:tc>
        <w:tc>
          <w:tcPr>
            <w:tcW w:w="1181" w:type="dxa"/>
          </w:tcPr>
          <w:p w14:paraId="23408C60" w14:textId="31DB0D1D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2.1.9</w:t>
            </w:r>
          </w:p>
        </w:tc>
        <w:tc>
          <w:tcPr>
            <w:tcW w:w="806" w:type="dxa"/>
          </w:tcPr>
          <w:p w14:paraId="7E561710" w14:textId="3B92D0A0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47BFB8FF" w14:textId="47739CB3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2128F5F7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B864A0" w:rsidRPr="00E66A9B" w14:paraId="6227322D" w14:textId="77777777" w:rsidTr="00E72313">
        <w:tc>
          <w:tcPr>
            <w:tcW w:w="1052" w:type="dxa"/>
          </w:tcPr>
          <w:p w14:paraId="5C42A87C" w14:textId="2FA5AE8B" w:rsidR="00B864A0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2.7</w:t>
            </w:r>
          </w:p>
        </w:tc>
        <w:tc>
          <w:tcPr>
            <w:tcW w:w="3857" w:type="dxa"/>
          </w:tcPr>
          <w:p w14:paraId="044697B5" w14:textId="21D639FF" w:rsidR="00B864A0" w:rsidRPr="00E66A9B" w:rsidRDefault="00B864A0" w:rsidP="00B864A0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Kabelių sutvarkymo panelė 1U</w:t>
            </w:r>
          </w:p>
        </w:tc>
        <w:tc>
          <w:tcPr>
            <w:tcW w:w="1181" w:type="dxa"/>
          </w:tcPr>
          <w:p w14:paraId="2336BB7E" w14:textId="765D5CDC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2.1.5</w:t>
            </w:r>
          </w:p>
        </w:tc>
        <w:tc>
          <w:tcPr>
            <w:tcW w:w="806" w:type="dxa"/>
          </w:tcPr>
          <w:p w14:paraId="05C3A838" w14:textId="76C06000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3E191ED9" w14:textId="0EDC88C9" w:rsidR="00B864A0" w:rsidRPr="00E66A9B" w:rsidRDefault="00B864A0" w:rsidP="00B864A0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64C12EA4" w14:textId="77777777" w:rsidR="00B864A0" w:rsidRPr="00E66A9B" w:rsidRDefault="00B864A0" w:rsidP="00B864A0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4799E8CC" w14:textId="77777777" w:rsidTr="00E72313">
        <w:tc>
          <w:tcPr>
            <w:tcW w:w="1052" w:type="dxa"/>
          </w:tcPr>
          <w:p w14:paraId="31DF78BF" w14:textId="68BE3F40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2.8</w:t>
            </w:r>
          </w:p>
        </w:tc>
        <w:tc>
          <w:tcPr>
            <w:tcW w:w="3857" w:type="dxa"/>
          </w:tcPr>
          <w:p w14:paraId="652806BC" w14:textId="3FBDFFD9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B133D6">
              <w:rPr>
                <w:rFonts w:cs="Arial"/>
              </w:rPr>
              <w:t xml:space="preserve"> skaidulų optinis vienmodis kabelis</w:t>
            </w:r>
          </w:p>
        </w:tc>
        <w:tc>
          <w:tcPr>
            <w:tcW w:w="1181" w:type="dxa"/>
          </w:tcPr>
          <w:p w14:paraId="4B9741D9" w14:textId="770D0317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2.1.11</w:t>
            </w:r>
          </w:p>
        </w:tc>
        <w:tc>
          <w:tcPr>
            <w:tcW w:w="806" w:type="dxa"/>
          </w:tcPr>
          <w:p w14:paraId="04C5FCB9" w14:textId="493C92B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t>m.</w:t>
            </w:r>
          </w:p>
        </w:tc>
        <w:tc>
          <w:tcPr>
            <w:tcW w:w="1329" w:type="dxa"/>
          </w:tcPr>
          <w:p w14:paraId="3A7D0559" w14:textId="67586D6A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86" w:type="dxa"/>
          </w:tcPr>
          <w:p w14:paraId="6942ED63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2A917589" w14:textId="77777777" w:rsidTr="00E72313">
        <w:tc>
          <w:tcPr>
            <w:tcW w:w="1052" w:type="dxa"/>
          </w:tcPr>
          <w:p w14:paraId="05AC2D58" w14:textId="4A200EF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2.9</w:t>
            </w:r>
          </w:p>
        </w:tc>
        <w:tc>
          <w:tcPr>
            <w:tcW w:w="3857" w:type="dxa"/>
          </w:tcPr>
          <w:p w14:paraId="395431F5" w14:textId="0A2B4D3E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Papildomos instaliacinės medžiagos</w:t>
            </w:r>
          </w:p>
        </w:tc>
        <w:tc>
          <w:tcPr>
            <w:tcW w:w="1181" w:type="dxa"/>
          </w:tcPr>
          <w:p w14:paraId="6E0D4530" w14:textId="3A3EE9D0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2.1.23</w:t>
            </w:r>
          </w:p>
        </w:tc>
        <w:tc>
          <w:tcPr>
            <w:tcW w:w="806" w:type="dxa"/>
          </w:tcPr>
          <w:p w14:paraId="0E2443B1" w14:textId="1A9CA370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20459D84" w14:textId="42378275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29B89DFB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11DE8435" w14:textId="77777777" w:rsidTr="00E72313">
        <w:tc>
          <w:tcPr>
            <w:tcW w:w="1052" w:type="dxa"/>
          </w:tcPr>
          <w:p w14:paraId="7584048C" w14:textId="50F2A6BD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2.10</w:t>
            </w:r>
          </w:p>
        </w:tc>
        <w:tc>
          <w:tcPr>
            <w:tcW w:w="3857" w:type="dxa"/>
          </w:tcPr>
          <w:p w14:paraId="3BB6ABB7" w14:textId="77777777" w:rsidR="002975A3" w:rsidRPr="00B864A0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Visi darbai, kurie reikalingi instaliuoti,</w:t>
            </w:r>
          </w:p>
          <w:p w14:paraId="64AF66BE" w14:textId="69E66877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lastRenderedPageBreak/>
              <w:t>žymėti ir testuoti šiame projekte numatytas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sistemas pagal instaliuojamų medžiagų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gamintojų reikalavimus</w:t>
            </w:r>
          </w:p>
        </w:tc>
        <w:tc>
          <w:tcPr>
            <w:tcW w:w="1181" w:type="dxa"/>
          </w:tcPr>
          <w:p w14:paraId="380578D7" w14:textId="47428707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TS 2.4</w:t>
            </w:r>
          </w:p>
        </w:tc>
        <w:tc>
          <w:tcPr>
            <w:tcW w:w="806" w:type="dxa"/>
          </w:tcPr>
          <w:p w14:paraId="44F9A693" w14:textId="5E4303AA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38782068" w14:textId="4BF06EB8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738008CD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599F87D8" w14:textId="77777777" w:rsidTr="00EB3C83">
        <w:tc>
          <w:tcPr>
            <w:tcW w:w="9311" w:type="dxa"/>
            <w:gridSpan w:val="6"/>
          </w:tcPr>
          <w:p w14:paraId="76BA06B0" w14:textId="3063AF5E" w:rsidR="002975A3" w:rsidRPr="005D2F96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  <w:b/>
                <w:bCs/>
              </w:rPr>
            </w:pPr>
            <w:r w:rsidRPr="005D2F96">
              <w:rPr>
                <w:rFonts w:cs="Arial"/>
                <w:b/>
                <w:bCs/>
              </w:rPr>
              <w:t>EILIŲ VALDYMO SISTEMA</w:t>
            </w:r>
          </w:p>
        </w:tc>
      </w:tr>
      <w:tr w:rsidR="002975A3" w:rsidRPr="00E66A9B" w14:paraId="1152DDFD" w14:textId="77777777" w:rsidTr="00E72313">
        <w:tc>
          <w:tcPr>
            <w:tcW w:w="1052" w:type="dxa"/>
          </w:tcPr>
          <w:p w14:paraId="6A2BBBA5" w14:textId="3A75C35C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3.1</w:t>
            </w:r>
          </w:p>
        </w:tc>
        <w:tc>
          <w:tcPr>
            <w:tcW w:w="3857" w:type="dxa"/>
          </w:tcPr>
          <w:p w14:paraId="2ACAABC5" w14:textId="5EE6FB5E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39694F">
              <w:rPr>
                <w:rFonts w:cs="Arial"/>
              </w:rPr>
              <w:t>ilietų spausdintuvas su stovu</w:t>
            </w:r>
          </w:p>
        </w:tc>
        <w:tc>
          <w:tcPr>
            <w:tcW w:w="1181" w:type="dxa"/>
          </w:tcPr>
          <w:p w14:paraId="3C2C5D96" w14:textId="1EE26E05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2.3.1</w:t>
            </w:r>
          </w:p>
        </w:tc>
        <w:tc>
          <w:tcPr>
            <w:tcW w:w="806" w:type="dxa"/>
          </w:tcPr>
          <w:p w14:paraId="0D0F261A" w14:textId="2AEE0F48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1935686C" w14:textId="2F4A925B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30F3BAD2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4A793260" w14:textId="77777777" w:rsidTr="00E72313">
        <w:tc>
          <w:tcPr>
            <w:tcW w:w="1052" w:type="dxa"/>
          </w:tcPr>
          <w:p w14:paraId="2AD3FE91" w14:textId="1FB33BF5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3.2</w:t>
            </w:r>
          </w:p>
        </w:tc>
        <w:tc>
          <w:tcPr>
            <w:tcW w:w="3857" w:type="dxa"/>
          </w:tcPr>
          <w:p w14:paraId="21D9B98C" w14:textId="3665DCDE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39694F">
              <w:rPr>
                <w:rFonts w:cs="Arial"/>
              </w:rPr>
              <w:t>vieslentė darbo vietos</w:t>
            </w:r>
          </w:p>
        </w:tc>
        <w:tc>
          <w:tcPr>
            <w:tcW w:w="1181" w:type="dxa"/>
          </w:tcPr>
          <w:p w14:paraId="38B00487" w14:textId="49335D01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2</w:t>
            </w:r>
          </w:p>
        </w:tc>
        <w:tc>
          <w:tcPr>
            <w:tcW w:w="806" w:type="dxa"/>
          </w:tcPr>
          <w:p w14:paraId="53AA929F" w14:textId="09CCFBBA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51C7C6F6" w14:textId="2F11C5A1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86" w:type="dxa"/>
          </w:tcPr>
          <w:p w14:paraId="7828A61A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0B407B36" w14:textId="77777777" w:rsidTr="00E72313">
        <w:tc>
          <w:tcPr>
            <w:tcW w:w="1052" w:type="dxa"/>
          </w:tcPr>
          <w:p w14:paraId="6302982A" w14:textId="3B5B1122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3857" w:type="dxa"/>
          </w:tcPr>
          <w:p w14:paraId="75945FF1" w14:textId="1D479E73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9694F">
              <w:rPr>
                <w:rFonts w:cs="Arial"/>
              </w:rPr>
              <w:t>ub rs-485 šakotuvas</w:t>
            </w:r>
          </w:p>
        </w:tc>
        <w:tc>
          <w:tcPr>
            <w:tcW w:w="1181" w:type="dxa"/>
          </w:tcPr>
          <w:p w14:paraId="583194D7" w14:textId="0BDEFBAF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3</w:t>
            </w:r>
          </w:p>
        </w:tc>
        <w:tc>
          <w:tcPr>
            <w:tcW w:w="806" w:type="dxa"/>
          </w:tcPr>
          <w:p w14:paraId="0127D25A" w14:textId="17E1B563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6FBD7CCA" w14:textId="0F7BA48D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53695721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0CB06C0A" w14:textId="77777777" w:rsidTr="00E72313">
        <w:tc>
          <w:tcPr>
            <w:tcW w:w="1052" w:type="dxa"/>
          </w:tcPr>
          <w:p w14:paraId="03D0924B" w14:textId="123CB7B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3.4</w:t>
            </w:r>
          </w:p>
        </w:tc>
        <w:tc>
          <w:tcPr>
            <w:tcW w:w="3857" w:type="dxa"/>
          </w:tcPr>
          <w:p w14:paraId="7388F33A" w14:textId="753A5815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DS</w:t>
            </w:r>
            <w:r w:rsidRPr="0039694F">
              <w:rPr>
                <w:rFonts w:cs="Arial"/>
              </w:rPr>
              <w:t xml:space="preserve"> grotuvas serveris</w:t>
            </w:r>
          </w:p>
        </w:tc>
        <w:tc>
          <w:tcPr>
            <w:tcW w:w="1181" w:type="dxa"/>
          </w:tcPr>
          <w:p w14:paraId="67E7E9CF" w14:textId="3C190A5C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4</w:t>
            </w:r>
          </w:p>
        </w:tc>
        <w:tc>
          <w:tcPr>
            <w:tcW w:w="806" w:type="dxa"/>
          </w:tcPr>
          <w:p w14:paraId="4701A036" w14:textId="48F84DE3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246C14AE" w14:textId="091BE344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6162219D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52B51D0A" w14:textId="77777777" w:rsidTr="00E72313">
        <w:tc>
          <w:tcPr>
            <w:tcW w:w="1052" w:type="dxa"/>
          </w:tcPr>
          <w:p w14:paraId="6E4E53B6" w14:textId="793E293E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3857" w:type="dxa"/>
          </w:tcPr>
          <w:p w14:paraId="4DEE557E" w14:textId="4D9231AC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39694F">
              <w:rPr>
                <w:rFonts w:cs="Arial"/>
              </w:rPr>
              <w:t>rograminė įranga</w:t>
            </w:r>
          </w:p>
        </w:tc>
        <w:tc>
          <w:tcPr>
            <w:tcW w:w="1181" w:type="dxa"/>
          </w:tcPr>
          <w:p w14:paraId="4B529DA9" w14:textId="1FBF3822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5</w:t>
            </w:r>
          </w:p>
        </w:tc>
        <w:tc>
          <w:tcPr>
            <w:tcW w:w="806" w:type="dxa"/>
          </w:tcPr>
          <w:p w14:paraId="3B7742E6" w14:textId="78D0DCC5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694E379C" w14:textId="433EA67D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78B85581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1F6056D7" w14:textId="77777777" w:rsidTr="00E72313">
        <w:tc>
          <w:tcPr>
            <w:tcW w:w="1052" w:type="dxa"/>
          </w:tcPr>
          <w:p w14:paraId="74FFE3E0" w14:textId="19473380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3.6</w:t>
            </w:r>
          </w:p>
        </w:tc>
        <w:tc>
          <w:tcPr>
            <w:tcW w:w="3857" w:type="dxa"/>
          </w:tcPr>
          <w:p w14:paraId="17D5F433" w14:textId="292DFD6B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D</w:t>
            </w:r>
            <w:r w:rsidRPr="0039694F">
              <w:rPr>
                <w:rFonts w:cs="Arial"/>
              </w:rPr>
              <w:t>arbo vietos licencija sistemoms</w:t>
            </w:r>
          </w:p>
        </w:tc>
        <w:tc>
          <w:tcPr>
            <w:tcW w:w="1181" w:type="dxa"/>
          </w:tcPr>
          <w:p w14:paraId="06060AB1" w14:textId="0E922E54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6</w:t>
            </w:r>
          </w:p>
        </w:tc>
        <w:tc>
          <w:tcPr>
            <w:tcW w:w="806" w:type="dxa"/>
          </w:tcPr>
          <w:p w14:paraId="30D4EAB0" w14:textId="7FB27390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733C393A" w14:textId="633B5F9D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86" w:type="dxa"/>
          </w:tcPr>
          <w:p w14:paraId="686C575C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0376B7A2" w14:textId="77777777" w:rsidTr="00E72313">
        <w:tc>
          <w:tcPr>
            <w:tcW w:w="1052" w:type="dxa"/>
          </w:tcPr>
          <w:p w14:paraId="2196CC1A" w14:textId="3D779E81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3.7</w:t>
            </w:r>
          </w:p>
        </w:tc>
        <w:tc>
          <w:tcPr>
            <w:tcW w:w="3857" w:type="dxa"/>
          </w:tcPr>
          <w:p w14:paraId="3120BB37" w14:textId="7E3FC393" w:rsidR="002975A3" w:rsidRPr="00E66A9B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LCD</w:t>
            </w:r>
            <w:r w:rsidRPr="0039694F">
              <w:rPr>
                <w:rFonts w:cs="Arial"/>
              </w:rPr>
              <w:t xml:space="preserve"> televizorius</w:t>
            </w:r>
          </w:p>
        </w:tc>
        <w:tc>
          <w:tcPr>
            <w:tcW w:w="1181" w:type="dxa"/>
          </w:tcPr>
          <w:p w14:paraId="4FBB088B" w14:textId="066BE0EA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7</w:t>
            </w:r>
          </w:p>
        </w:tc>
        <w:tc>
          <w:tcPr>
            <w:tcW w:w="806" w:type="dxa"/>
          </w:tcPr>
          <w:p w14:paraId="554394FC" w14:textId="7C086135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1CB7753F" w14:textId="2FC60DA8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4519A25E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6F0292B5" w14:textId="77777777" w:rsidTr="00E72313">
        <w:tc>
          <w:tcPr>
            <w:tcW w:w="1052" w:type="dxa"/>
          </w:tcPr>
          <w:p w14:paraId="73F5A848" w14:textId="27D6F8E0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3.8</w:t>
            </w:r>
          </w:p>
        </w:tc>
        <w:tc>
          <w:tcPr>
            <w:tcW w:w="3857" w:type="dxa"/>
          </w:tcPr>
          <w:p w14:paraId="3245D2BC" w14:textId="18554B7A" w:rsidR="002975A3" w:rsidRPr="0039694F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D</w:t>
            </w:r>
            <w:r w:rsidRPr="0039694F">
              <w:rPr>
                <w:rFonts w:cs="Arial"/>
              </w:rPr>
              <w:t>arbo vietos pultelis</w:t>
            </w:r>
          </w:p>
        </w:tc>
        <w:tc>
          <w:tcPr>
            <w:tcW w:w="1181" w:type="dxa"/>
          </w:tcPr>
          <w:p w14:paraId="3BB24473" w14:textId="5B419814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2.3.</w:t>
            </w:r>
            <w:r>
              <w:rPr>
                <w:rFonts w:cs="Arial"/>
              </w:rPr>
              <w:t>8</w:t>
            </w:r>
          </w:p>
        </w:tc>
        <w:tc>
          <w:tcPr>
            <w:tcW w:w="806" w:type="dxa"/>
          </w:tcPr>
          <w:p w14:paraId="40F8B490" w14:textId="68861EDE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2033C86A" w14:textId="25156BF2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86" w:type="dxa"/>
          </w:tcPr>
          <w:p w14:paraId="7D9C44A6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5FED1321" w14:textId="77777777" w:rsidTr="00E72313">
        <w:tc>
          <w:tcPr>
            <w:tcW w:w="1052" w:type="dxa"/>
          </w:tcPr>
          <w:p w14:paraId="59E85E1E" w14:textId="65252FC7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3.9</w:t>
            </w:r>
          </w:p>
        </w:tc>
        <w:tc>
          <w:tcPr>
            <w:tcW w:w="3857" w:type="dxa"/>
          </w:tcPr>
          <w:p w14:paraId="426F7D04" w14:textId="35DD59E8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Papildomos instaliacinės medžiagos</w:t>
            </w:r>
          </w:p>
        </w:tc>
        <w:tc>
          <w:tcPr>
            <w:tcW w:w="1181" w:type="dxa"/>
          </w:tcPr>
          <w:p w14:paraId="4A1BCD4E" w14:textId="07CEEC61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2.1.23</w:t>
            </w:r>
          </w:p>
        </w:tc>
        <w:tc>
          <w:tcPr>
            <w:tcW w:w="806" w:type="dxa"/>
          </w:tcPr>
          <w:p w14:paraId="27A014C9" w14:textId="284F0993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434A28A1" w14:textId="34D0F549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0F057884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5C7D4C8D" w14:textId="77777777" w:rsidTr="00E72313">
        <w:tc>
          <w:tcPr>
            <w:tcW w:w="1052" w:type="dxa"/>
          </w:tcPr>
          <w:p w14:paraId="582D16D1" w14:textId="46174E19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3.10</w:t>
            </w:r>
          </w:p>
        </w:tc>
        <w:tc>
          <w:tcPr>
            <w:tcW w:w="3857" w:type="dxa"/>
          </w:tcPr>
          <w:p w14:paraId="0CD903D0" w14:textId="77777777" w:rsidR="002975A3" w:rsidRPr="00B864A0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Skylių gręžimas ir užtaisymas ugniai</w:t>
            </w:r>
          </w:p>
          <w:p w14:paraId="54D129B0" w14:textId="7C740C83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atspariomis medžiagomis</w:t>
            </w:r>
          </w:p>
        </w:tc>
        <w:tc>
          <w:tcPr>
            <w:tcW w:w="1181" w:type="dxa"/>
          </w:tcPr>
          <w:p w14:paraId="77393600" w14:textId="0B11088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68D9A1DF" w14:textId="2780341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0023DC3B" w14:textId="27BE843B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7AC46C57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1C6A054D" w14:textId="77777777" w:rsidTr="00E72313">
        <w:tc>
          <w:tcPr>
            <w:tcW w:w="1052" w:type="dxa"/>
          </w:tcPr>
          <w:p w14:paraId="53B1BF25" w14:textId="153BD0F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3.11</w:t>
            </w:r>
          </w:p>
        </w:tc>
        <w:tc>
          <w:tcPr>
            <w:tcW w:w="3857" w:type="dxa"/>
          </w:tcPr>
          <w:p w14:paraId="7C5A965D" w14:textId="77777777" w:rsidR="002975A3" w:rsidRPr="00B864A0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Visi darbai, kurie reikalingi instaliuoti,</w:t>
            </w:r>
          </w:p>
          <w:p w14:paraId="64FECD60" w14:textId="3A476958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žymėti ir testuoti šiame projekte numatytas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sistemas pagal instaliuojamų medžiagų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gamintojų reikalavimus</w:t>
            </w:r>
          </w:p>
        </w:tc>
        <w:tc>
          <w:tcPr>
            <w:tcW w:w="1181" w:type="dxa"/>
          </w:tcPr>
          <w:p w14:paraId="1E19BB09" w14:textId="60A11CAC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5C2915F8" w14:textId="1FD5EC2C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2F3CB2CC" w14:textId="264219D0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46A3FE92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7F7019A4" w14:textId="77777777" w:rsidTr="000E2D80">
        <w:tc>
          <w:tcPr>
            <w:tcW w:w="9311" w:type="dxa"/>
            <w:gridSpan w:val="6"/>
          </w:tcPr>
          <w:p w14:paraId="3DDA6C0E" w14:textId="0A785B93" w:rsidR="002975A3" w:rsidRPr="005D2F96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  <w:b/>
                <w:bCs/>
              </w:rPr>
            </w:pPr>
            <w:r w:rsidRPr="005D2F96">
              <w:rPr>
                <w:rFonts w:cs="Arial"/>
                <w:b/>
                <w:bCs/>
              </w:rPr>
              <w:t>NEĮGALIŲJŲ PAG</w:t>
            </w:r>
            <w:r>
              <w:rPr>
                <w:rFonts w:cs="Arial"/>
                <w:b/>
                <w:bCs/>
              </w:rPr>
              <w:t xml:space="preserve">ALBOS </w:t>
            </w:r>
            <w:r w:rsidRPr="005D2F96">
              <w:rPr>
                <w:rFonts w:cs="Arial"/>
                <w:b/>
                <w:bCs/>
              </w:rPr>
              <w:t>IŠKVIETIMO SISTEMA</w:t>
            </w:r>
          </w:p>
        </w:tc>
      </w:tr>
      <w:tr w:rsidR="002975A3" w:rsidRPr="00E66A9B" w14:paraId="2C15B93A" w14:textId="77777777" w:rsidTr="00E72313">
        <w:tc>
          <w:tcPr>
            <w:tcW w:w="1052" w:type="dxa"/>
          </w:tcPr>
          <w:p w14:paraId="0394FAD6" w14:textId="0CA7DE58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857" w:type="dxa"/>
          </w:tcPr>
          <w:p w14:paraId="0567A3BC" w14:textId="1AB2BC35" w:rsidR="002975A3" w:rsidRPr="0039694F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Pr="0039694F">
              <w:rPr>
                <w:rFonts w:cs="Arial"/>
              </w:rPr>
              <w:t xml:space="preserve">eįgaliųjų pagalbos sistemos </w:t>
            </w:r>
            <w:r>
              <w:rPr>
                <w:rFonts w:cs="Arial"/>
              </w:rPr>
              <w:t>centralė</w:t>
            </w:r>
            <w:r w:rsidRPr="0039694F">
              <w:rPr>
                <w:rFonts w:cs="Arial"/>
              </w:rPr>
              <w:t xml:space="preserve">  </w:t>
            </w:r>
          </w:p>
        </w:tc>
        <w:tc>
          <w:tcPr>
            <w:tcW w:w="1181" w:type="dxa"/>
          </w:tcPr>
          <w:p w14:paraId="74011B6A" w14:textId="09850D2B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.1</w:t>
            </w:r>
          </w:p>
        </w:tc>
        <w:tc>
          <w:tcPr>
            <w:tcW w:w="806" w:type="dxa"/>
          </w:tcPr>
          <w:p w14:paraId="6985B395" w14:textId="41B6D726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4947418E" w14:textId="21EF3844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4DAACA0A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2C365EBC" w14:textId="77777777" w:rsidTr="00E72313">
        <w:tc>
          <w:tcPr>
            <w:tcW w:w="1052" w:type="dxa"/>
          </w:tcPr>
          <w:p w14:paraId="0E5C2011" w14:textId="6C1FF8FE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3857" w:type="dxa"/>
          </w:tcPr>
          <w:p w14:paraId="7F46D30F" w14:textId="520E6E2F" w:rsidR="002975A3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Tinklo skirstytuvas</w:t>
            </w:r>
          </w:p>
        </w:tc>
        <w:tc>
          <w:tcPr>
            <w:tcW w:w="1181" w:type="dxa"/>
          </w:tcPr>
          <w:p w14:paraId="5B1BF111" w14:textId="5557CE4A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2.2.2</w:t>
            </w:r>
          </w:p>
        </w:tc>
        <w:tc>
          <w:tcPr>
            <w:tcW w:w="806" w:type="dxa"/>
          </w:tcPr>
          <w:p w14:paraId="59FBF483" w14:textId="1E68A765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31E02F8A" w14:textId="317338B1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008C94D5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561557E9" w14:textId="77777777" w:rsidTr="00E72313">
        <w:tc>
          <w:tcPr>
            <w:tcW w:w="1052" w:type="dxa"/>
          </w:tcPr>
          <w:p w14:paraId="25A0C321" w14:textId="019A3109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4.3</w:t>
            </w:r>
          </w:p>
        </w:tc>
        <w:tc>
          <w:tcPr>
            <w:tcW w:w="3857" w:type="dxa"/>
          </w:tcPr>
          <w:p w14:paraId="236A93B2" w14:textId="7DE393DA" w:rsidR="002975A3" w:rsidRPr="0039694F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39694F">
              <w:rPr>
                <w:rFonts w:cs="Arial"/>
              </w:rPr>
              <w:t xml:space="preserve">dresinis wc būklės indikatorius  </w:t>
            </w:r>
          </w:p>
        </w:tc>
        <w:tc>
          <w:tcPr>
            <w:tcW w:w="1181" w:type="dxa"/>
          </w:tcPr>
          <w:p w14:paraId="4AB0CAD0" w14:textId="2491C0F4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2.2.3</w:t>
            </w:r>
          </w:p>
        </w:tc>
        <w:tc>
          <w:tcPr>
            <w:tcW w:w="806" w:type="dxa"/>
          </w:tcPr>
          <w:p w14:paraId="7B615B69" w14:textId="2FEA9852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60FCC0C8" w14:textId="61FF0B4A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86" w:type="dxa"/>
          </w:tcPr>
          <w:p w14:paraId="5B7C9963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331D4EB9" w14:textId="77777777" w:rsidTr="00E72313">
        <w:tc>
          <w:tcPr>
            <w:tcW w:w="1052" w:type="dxa"/>
          </w:tcPr>
          <w:p w14:paraId="36E34DA6" w14:textId="54ED0FC6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4.4</w:t>
            </w:r>
          </w:p>
        </w:tc>
        <w:tc>
          <w:tcPr>
            <w:tcW w:w="3857" w:type="dxa"/>
          </w:tcPr>
          <w:p w14:paraId="4926B05F" w14:textId="44063919" w:rsidR="002975A3" w:rsidRPr="0039694F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39694F">
              <w:rPr>
                <w:rFonts w:cs="Arial"/>
              </w:rPr>
              <w:t>ygtukas su virvele</w:t>
            </w:r>
          </w:p>
        </w:tc>
        <w:tc>
          <w:tcPr>
            <w:tcW w:w="1181" w:type="dxa"/>
          </w:tcPr>
          <w:p w14:paraId="6C4908E5" w14:textId="06A422D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2.2.4</w:t>
            </w:r>
          </w:p>
        </w:tc>
        <w:tc>
          <w:tcPr>
            <w:tcW w:w="806" w:type="dxa"/>
          </w:tcPr>
          <w:p w14:paraId="48E737F8" w14:textId="55E25855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695B0BD1" w14:textId="50F68572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86" w:type="dxa"/>
          </w:tcPr>
          <w:p w14:paraId="64E15240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2F8CC5F2" w14:textId="77777777" w:rsidTr="00E72313">
        <w:tc>
          <w:tcPr>
            <w:tcW w:w="1052" w:type="dxa"/>
          </w:tcPr>
          <w:p w14:paraId="2C123B76" w14:textId="0DE427DB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3857" w:type="dxa"/>
          </w:tcPr>
          <w:p w14:paraId="527FDDC8" w14:textId="67CE9443" w:rsidR="002975A3" w:rsidRPr="0039694F" w:rsidRDefault="002975A3" w:rsidP="002975A3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b w:val="0"/>
                <w:bCs w:val="0"/>
              </w:rPr>
            </w:pPr>
            <w:r>
              <w:rPr>
                <w:b w:val="0"/>
                <w:bCs w:val="0"/>
                <w:caps w:val="0"/>
              </w:rPr>
              <w:t>D</w:t>
            </w:r>
            <w:r w:rsidRPr="0039694F">
              <w:rPr>
                <w:b w:val="0"/>
                <w:bCs w:val="0"/>
                <w:caps w:val="0"/>
              </w:rPr>
              <w:t xml:space="preserve">viejų klavišų jungiklis </w:t>
            </w:r>
          </w:p>
        </w:tc>
        <w:tc>
          <w:tcPr>
            <w:tcW w:w="1181" w:type="dxa"/>
          </w:tcPr>
          <w:p w14:paraId="0E6C192D" w14:textId="1CB9F719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2.2.</w:t>
            </w:r>
            <w:r>
              <w:rPr>
                <w:rFonts w:cs="Arial"/>
              </w:rPr>
              <w:t>5</w:t>
            </w:r>
          </w:p>
        </w:tc>
        <w:tc>
          <w:tcPr>
            <w:tcW w:w="806" w:type="dxa"/>
          </w:tcPr>
          <w:p w14:paraId="640E8CD1" w14:textId="676386D9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1D3D13FB" w14:textId="28896D61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86" w:type="dxa"/>
          </w:tcPr>
          <w:p w14:paraId="4B3446CB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3097E283" w14:textId="77777777" w:rsidTr="00E72313">
        <w:tc>
          <w:tcPr>
            <w:tcW w:w="1052" w:type="dxa"/>
          </w:tcPr>
          <w:p w14:paraId="56D69A49" w14:textId="4F401ED7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4.6</w:t>
            </w:r>
          </w:p>
        </w:tc>
        <w:tc>
          <w:tcPr>
            <w:tcW w:w="3857" w:type="dxa"/>
          </w:tcPr>
          <w:p w14:paraId="01E9D3E4" w14:textId="401DCC38" w:rsidR="002975A3" w:rsidRPr="0039694F" w:rsidRDefault="002975A3" w:rsidP="002975A3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b w:val="0"/>
                <w:bCs w:val="0"/>
              </w:rPr>
            </w:pPr>
            <w:r>
              <w:rPr>
                <w:b w:val="0"/>
                <w:bCs w:val="0"/>
                <w:caps w:val="0"/>
              </w:rPr>
              <w:t>A</w:t>
            </w:r>
            <w:r w:rsidRPr="0039694F">
              <w:rPr>
                <w:b w:val="0"/>
                <w:bCs w:val="0"/>
                <w:caps w:val="0"/>
              </w:rPr>
              <w:t xml:space="preserve">kumuliatorius 12v 7ah </w:t>
            </w:r>
          </w:p>
        </w:tc>
        <w:tc>
          <w:tcPr>
            <w:tcW w:w="1181" w:type="dxa"/>
          </w:tcPr>
          <w:p w14:paraId="02727E7D" w14:textId="328503D1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2.2.</w:t>
            </w:r>
            <w:r>
              <w:rPr>
                <w:rFonts w:cs="Arial"/>
              </w:rPr>
              <w:t>6</w:t>
            </w:r>
          </w:p>
        </w:tc>
        <w:tc>
          <w:tcPr>
            <w:tcW w:w="806" w:type="dxa"/>
          </w:tcPr>
          <w:p w14:paraId="7D6B3EC6" w14:textId="70392818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1329" w:type="dxa"/>
          </w:tcPr>
          <w:p w14:paraId="16544011" w14:textId="4BC382C6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86" w:type="dxa"/>
          </w:tcPr>
          <w:p w14:paraId="392A8E0A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1A0F7AB9" w14:textId="77777777" w:rsidTr="00E72313">
        <w:tc>
          <w:tcPr>
            <w:tcW w:w="1052" w:type="dxa"/>
          </w:tcPr>
          <w:p w14:paraId="070466BA" w14:textId="217B1E01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4.8</w:t>
            </w:r>
          </w:p>
        </w:tc>
        <w:tc>
          <w:tcPr>
            <w:tcW w:w="3857" w:type="dxa"/>
          </w:tcPr>
          <w:p w14:paraId="4EE5949B" w14:textId="57E5E484" w:rsidR="002975A3" w:rsidRDefault="002975A3" w:rsidP="002975A3">
            <w:pPr>
              <w:ind w:firstLine="0"/>
              <w:rPr>
                <w:b/>
                <w:bCs/>
                <w:caps/>
              </w:rPr>
            </w:pPr>
            <w:r>
              <w:t>Papildomos instiacinės medžiagos</w:t>
            </w:r>
          </w:p>
        </w:tc>
        <w:tc>
          <w:tcPr>
            <w:tcW w:w="1181" w:type="dxa"/>
          </w:tcPr>
          <w:p w14:paraId="5882F080" w14:textId="7CC5C560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2.1.23</w:t>
            </w:r>
          </w:p>
        </w:tc>
        <w:tc>
          <w:tcPr>
            <w:tcW w:w="806" w:type="dxa"/>
          </w:tcPr>
          <w:p w14:paraId="32513172" w14:textId="13E651D6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6FE2BF2C" w14:textId="04C0661D" w:rsidR="002975A3" w:rsidRPr="00E66A9B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68CCF63D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14D32ACC" w14:textId="77777777" w:rsidTr="00E72313">
        <w:tc>
          <w:tcPr>
            <w:tcW w:w="1052" w:type="dxa"/>
          </w:tcPr>
          <w:p w14:paraId="4097A1A0" w14:textId="13FE80A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4.9</w:t>
            </w:r>
          </w:p>
        </w:tc>
        <w:tc>
          <w:tcPr>
            <w:tcW w:w="3857" w:type="dxa"/>
          </w:tcPr>
          <w:p w14:paraId="1D412BF5" w14:textId="77777777" w:rsidR="002975A3" w:rsidRPr="00B864A0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Skylių gręžimas ir užtaisymas ugniai</w:t>
            </w:r>
          </w:p>
          <w:p w14:paraId="14205011" w14:textId="68402460" w:rsidR="002975A3" w:rsidRDefault="002975A3" w:rsidP="002975A3">
            <w:pPr>
              <w:ind w:firstLine="0"/>
            </w:pPr>
            <w:r w:rsidRPr="00B864A0">
              <w:rPr>
                <w:rFonts w:cs="Arial"/>
              </w:rPr>
              <w:t>atspariomis medžiagomis</w:t>
            </w:r>
          </w:p>
        </w:tc>
        <w:tc>
          <w:tcPr>
            <w:tcW w:w="1181" w:type="dxa"/>
          </w:tcPr>
          <w:p w14:paraId="36AC66F5" w14:textId="7FC076ED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0EF6831F" w14:textId="159F4C3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221105FE" w14:textId="1B3AFBCC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021FB0ED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975A3" w:rsidRPr="00E66A9B" w14:paraId="34E8554C" w14:textId="77777777" w:rsidTr="00E72313">
        <w:tc>
          <w:tcPr>
            <w:tcW w:w="1052" w:type="dxa"/>
          </w:tcPr>
          <w:p w14:paraId="3D405B97" w14:textId="1512F8E8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4.10</w:t>
            </w:r>
          </w:p>
        </w:tc>
        <w:tc>
          <w:tcPr>
            <w:tcW w:w="3857" w:type="dxa"/>
          </w:tcPr>
          <w:p w14:paraId="40DA8E96" w14:textId="77777777" w:rsidR="002975A3" w:rsidRPr="00B864A0" w:rsidRDefault="002975A3" w:rsidP="002975A3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B864A0">
              <w:rPr>
                <w:rFonts w:cs="Arial"/>
              </w:rPr>
              <w:t>Visi darbai, kurie reikalingi instaliuoti,</w:t>
            </w:r>
          </w:p>
          <w:p w14:paraId="69068AE4" w14:textId="1B9CE34A" w:rsidR="002975A3" w:rsidRDefault="002975A3" w:rsidP="002975A3">
            <w:pPr>
              <w:ind w:firstLine="0"/>
            </w:pPr>
            <w:r w:rsidRPr="00B864A0">
              <w:rPr>
                <w:rFonts w:cs="Arial"/>
              </w:rPr>
              <w:t>žymėti ir testuoti šiame projekte numatytas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sistemas pagal instaliuojamų medžiagų</w:t>
            </w:r>
            <w:r>
              <w:rPr>
                <w:rFonts w:cs="Arial"/>
              </w:rPr>
              <w:t xml:space="preserve"> </w:t>
            </w:r>
            <w:r w:rsidRPr="00B864A0">
              <w:rPr>
                <w:rFonts w:cs="Arial"/>
              </w:rPr>
              <w:t>gamintojų reikalavimus</w:t>
            </w:r>
          </w:p>
        </w:tc>
        <w:tc>
          <w:tcPr>
            <w:tcW w:w="1181" w:type="dxa"/>
          </w:tcPr>
          <w:p w14:paraId="3B0B4144" w14:textId="6CC85CB4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2.4</w:t>
            </w:r>
          </w:p>
        </w:tc>
        <w:tc>
          <w:tcPr>
            <w:tcW w:w="806" w:type="dxa"/>
          </w:tcPr>
          <w:p w14:paraId="39D3B1E2" w14:textId="5D9968E3" w:rsidR="002975A3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1329" w:type="dxa"/>
          </w:tcPr>
          <w:p w14:paraId="095BFF53" w14:textId="6159C446" w:rsidR="002975A3" w:rsidRDefault="002975A3" w:rsidP="002975A3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</w:tcPr>
          <w:p w14:paraId="295ECCEC" w14:textId="77777777" w:rsidR="002975A3" w:rsidRPr="00E66A9B" w:rsidRDefault="002975A3" w:rsidP="002975A3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</w:tbl>
    <w:p w14:paraId="11B17108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35FBE664" w14:textId="77777777" w:rsidR="00E66A9B" w:rsidRPr="00E66A9B" w:rsidRDefault="00E66A9B" w:rsidP="00E66A9B">
      <w:pPr>
        <w:rPr>
          <w:rFonts w:cs="Arial"/>
        </w:rPr>
      </w:pPr>
    </w:p>
    <w:p w14:paraId="0AA3A1A5" w14:textId="77777777" w:rsidR="00E66A9B" w:rsidRPr="00E66A9B" w:rsidRDefault="00E66A9B" w:rsidP="00E66A9B">
      <w:pPr>
        <w:rPr>
          <w:rFonts w:cs="Arial"/>
        </w:rPr>
      </w:pPr>
    </w:p>
    <w:p w14:paraId="4AD2B838" w14:textId="77777777" w:rsidR="00E66A9B" w:rsidRPr="00E66A9B" w:rsidRDefault="00E66A9B" w:rsidP="00E66A9B">
      <w:pPr>
        <w:rPr>
          <w:rFonts w:cs="Arial"/>
        </w:rPr>
      </w:pPr>
    </w:p>
    <w:p w14:paraId="32275C4D" w14:textId="77777777" w:rsidR="00E66A9B" w:rsidRPr="00E66A9B" w:rsidRDefault="00E66A9B" w:rsidP="00E66A9B">
      <w:pPr>
        <w:rPr>
          <w:rFonts w:cs="Arial"/>
        </w:rPr>
      </w:pPr>
    </w:p>
    <w:p w14:paraId="2165A016" w14:textId="77777777" w:rsidR="00E66A9B" w:rsidRPr="00E66A9B" w:rsidRDefault="00E66A9B" w:rsidP="00E66A9B">
      <w:pPr>
        <w:rPr>
          <w:rFonts w:cs="Arial"/>
        </w:rPr>
      </w:pPr>
    </w:p>
    <w:p w14:paraId="73EBDFA3" w14:textId="77777777" w:rsidR="00E66A9B" w:rsidRPr="00E66A9B" w:rsidRDefault="00E66A9B" w:rsidP="00E66A9B">
      <w:pPr>
        <w:rPr>
          <w:rFonts w:cs="Arial"/>
        </w:rPr>
      </w:pPr>
    </w:p>
    <w:p w14:paraId="0C686543" w14:textId="77777777" w:rsidR="00E66A9B" w:rsidRPr="00E66A9B" w:rsidRDefault="00E66A9B" w:rsidP="00E66A9B">
      <w:pPr>
        <w:rPr>
          <w:rFonts w:cs="Arial"/>
        </w:rPr>
      </w:pPr>
    </w:p>
    <w:p w14:paraId="7FBCE5CF" w14:textId="77777777" w:rsidR="00E66A9B" w:rsidRPr="00E66A9B" w:rsidRDefault="00E66A9B" w:rsidP="00E66A9B">
      <w:pPr>
        <w:rPr>
          <w:rFonts w:cs="Arial"/>
        </w:rPr>
      </w:pPr>
    </w:p>
    <w:p w14:paraId="1BA69CDC" w14:textId="77777777" w:rsidR="00E66A9B" w:rsidRPr="00E66A9B" w:rsidRDefault="00E66A9B" w:rsidP="00E66A9B">
      <w:pPr>
        <w:rPr>
          <w:rFonts w:cs="Arial"/>
        </w:rPr>
      </w:pPr>
    </w:p>
    <w:p w14:paraId="5CC9D8F5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6260CB85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01DF3DC7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18F67CDA" w14:textId="1FA8C621" w:rsidR="00A87B15" w:rsidRDefault="00E66A9B" w:rsidP="00BF41DF">
      <w:pPr>
        <w:spacing w:after="5" w:line="248" w:lineRule="auto"/>
        <w:ind w:firstLine="0"/>
        <w:rPr>
          <w:rFonts w:cs="Arial"/>
        </w:rPr>
        <w:sectPr w:rsidR="00A87B15" w:rsidSect="00DF07F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680" w:bottom="680" w:left="1134" w:header="567" w:footer="284" w:gutter="0"/>
          <w:pgNumType w:start="1"/>
          <w:cols w:space="1296"/>
          <w:titlePg/>
          <w:docGrid w:linePitch="299"/>
        </w:sectPr>
      </w:pPr>
      <w:r w:rsidRPr="00E66A9B">
        <w:rPr>
          <w:rFonts w:cs="Arial"/>
        </w:rPr>
        <w:br w:type="textWrapping" w:clear="all"/>
      </w:r>
    </w:p>
    <w:p w14:paraId="4708A594" w14:textId="77777777" w:rsidR="00A87B15" w:rsidRPr="00E66A9B" w:rsidRDefault="00A87B15" w:rsidP="00A87B15">
      <w:pPr>
        <w:spacing w:after="5" w:line="248" w:lineRule="auto"/>
        <w:ind w:firstLine="0"/>
        <w:rPr>
          <w:rFonts w:cs="Arial"/>
        </w:rPr>
      </w:pPr>
    </w:p>
    <w:sectPr w:rsidR="00A87B15" w:rsidRPr="00E66A9B" w:rsidSect="00A87B15">
      <w:headerReference w:type="first" r:id="rId15"/>
      <w:footerReference w:type="first" r:id="rId16"/>
      <w:type w:val="continuous"/>
      <w:pgSz w:w="11906" w:h="16838" w:code="9"/>
      <w:pgMar w:top="2268" w:right="992" w:bottom="680" w:left="1134" w:header="567" w:footer="284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90DF" w14:textId="77777777" w:rsidR="008F36A5" w:rsidRDefault="008F36A5">
      <w:r>
        <w:separator/>
      </w:r>
    </w:p>
  </w:endnote>
  <w:endnote w:type="continuationSeparator" w:id="0">
    <w:p w14:paraId="6E4822BF" w14:textId="77777777" w:rsidR="008F36A5" w:rsidRDefault="008F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Pro-Regular">
    <w:altName w:val="Times New Roman"/>
    <w:charset w:val="00"/>
    <w:family w:val="roman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top w:w="55" w:type="dxa"/>
        <w:bottom w:w="55" w:type="dxa"/>
      </w:tblCellMar>
      <w:tblLook w:val="0000" w:firstRow="0" w:lastRow="0" w:firstColumn="0" w:lastColumn="0" w:noHBand="0" w:noVBand="0"/>
    </w:tblPr>
    <w:tblGrid>
      <w:gridCol w:w="2891"/>
      <w:gridCol w:w="714"/>
      <w:gridCol w:w="850"/>
      <w:gridCol w:w="716"/>
    </w:tblGrid>
    <w:tr w:rsidR="00282ADA" w:rsidRPr="00EC1249" w14:paraId="0D0D7476" w14:textId="77777777" w:rsidTr="004E7910">
      <w:trPr>
        <w:jc w:val="right"/>
      </w:trPr>
      <w:tc>
        <w:tcPr>
          <w:tcW w:w="289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751C619" w14:textId="521D9751" w:rsidR="00282ADA" w:rsidRPr="00EC1249" w:rsidRDefault="001A49D1" w:rsidP="00315B9B">
          <w:pPr>
            <w:pStyle w:val="Lenteles"/>
            <w:rPr>
              <w:sz w:val="16"/>
            </w:rPr>
          </w:pPr>
          <w:r>
            <w:fldChar w:fldCharType="begin"/>
          </w:r>
          <w:r>
            <w:instrText xml:space="preserve"> DOCPROPERTY  "Projekto numeris"  \* MERGEFORMAT </w:instrText>
          </w:r>
          <w:r>
            <w:fldChar w:fldCharType="separate"/>
          </w:r>
          <w:r w:rsidR="00AD64CF" w:rsidRPr="00AD64CF">
            <w:rPr>
              <w:sz w:val="16"/>
              <w:szCs w:val="12"/>
            </w:rPr>
            <w:t>2L202405</w:t>
          </w:r>
          <w:r>
            <w:rPr>
              <w:sz w:val="16"/>
              <w:szCs w:val="12"/>
            </w:rPr>
            <w:fldChar w:fldCharType="end"/>
          </w:r>
          <w:r w:rsidR="00282ADA" w:rsidRPr="007A0241">
            <w:rPr>
              <w:sz w:val="16"/>
              <w:szCs w:val="12"/>
            </w:rPr>
            <w:t>-</w:t>
          </w:r>
          <w:r w:rsidR="00357BDE">
            <w:rPr>
              <w:sz w:val="16"/>
              <w:szCs w:val="12"/>
            </w:rPr>
            <w:t>TDP-</w:t>
          </w:r>
          <w:r w:rsidR="00B141AD">
            <w:rPr>
              <w:sz w:val="16"/>
              <w:szCs w:val="12"/>
            </w:rPr>
            <w:t>ER</w:t>
          </w:r>
          <w:r w:rsidR="00282ADA" w:rsidRPr="007A0241">
            <w:rPr>
              <w:sz w:val="16"/>
              <w:szCs w:val="12"/>
            </w:rPr>
            <w:t>-</w:t>
          </w:r>
          <w:r w:rsidR="00E97BCC">
            <w:rPr>
              <w:sz w:val="16"/>
              <w:szCs w:val="12"/>
            </w:rPr>
            <w:t>SŽ</w:t>
          </w:r>
        </w:p>
      </w:tc>
      <w:tc>
        <w:tcPr>
          <w:tcW w:w="714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7297D69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Lapas</w:t>
          </w:r>
        </w:p>
      </w:tc>
      <w:tc>
        <w:tcPr>
          <w:tcW w:w="85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DBCCDD4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Lapų</w:t>
          </w:r>
        </w:p>
      </w:tc>
      <w:tc>
        <w:tcPr>
          <w:tcW w:w="71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F31300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Laida</w:t>
          </w:r>
        </w:p>
      </w:tc>
    </w:tr>
    <w:tr w:rsidR="00282ADA" w:rsidRPr="00EC1249" w14:paraId="5EF5BE85" w14:textId="77777777" w:rsidTr="004E7910">
      <w:trPr>
        <w:jc w:val="right"/>
      </w:trPr>
      <w:tc>
        <w:tcPr>
          <w:tcW w:w="289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8399182" w14:textId="77777777" w:rsidR="00282ADA" w:rsidRPr="00EC1249" w:rsidRDefault="00282ADA" w:rsidP="00315B9B">
          <w:pPr>
            <w:pStyle w:val="Lenteles"/>
            <w:rPr>
              <w:sz w:val="16"/>
            </w:rPr>
          </w:pPr>
        </w:p>
      </w:tc>
      <w:tc>
        <w:tcPr>
          <w:tcW w:w="71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38FFC5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fldChar w:fldCharType="begin"/>
          </w:r>
          <w:r w:rsidRPr="00EC1249">
            <w:rPr>
              <w:sz w:val="16"/>
            </w:rPr>
            <w:instrText xml:space="preserve"> PAGE \*Arabic </w:instrText>
          </w:r>
          <w:r w:rsidRPr="00EC1249">
            <w:rPr>
              <w:sz w:val="16"/>
            </w:rPr>
            <w:fldChar w:fldCharType="separate"/>
          </w:r>
          <w:r w:rsidR="00B150AD">
            <w:rPr>
              <w:noProof/>
              <w:sz w:val="16"/>
            </w:rPr>
            <w:t>2</w:t>
          </w:r>
          <w:r w:rsidRPr="00EC1249">
            <w:rPr>
              <w:sz w:val="16"/>
            </w:rPr>
            <w:fldChar w:fldCharType="end"/>
          </w:r>
        </w:p>
      </w:tc>
      <w:tc>
        <w:tcPr>
          <w:tcW w:w="85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5D1A1AD" w14:textId="0CB183C8" w:rsidR="00282ADA" w:rsidRPr="00EC1249" w:rsidRDefault="004F4284" w:rsidP="00315B9B">
          <w:pPr>
            <w:pStyle w:val="Lenteles"/>
            <w:rPr>
              <w:sz w:val="16"/>
            </w:rPr>
          </w:pPr>
          <w:fldSimple w:instr=" SECTIONPAGES   \* MERGEFORMAT ">
            <w:r w:rsidR="002975A3" w:rsidRPr="002975A3">
              <w:rPr>
                <w:noProof/>
                <w:sz w:val="16"/>
              </w:rPr>
              <w:t>3</w:t>
            </w:r>
          </w:fldSimple>
        </w:p>
      </w:tc>
      <w:tc>
        <w:tcPr>
          <w:tcW w:w="716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6344988" w14:textId="75930468" w:rsidR="00282ADA" w:rsidRPr="00EC1249" w:rsidRDefault="00AD64CF" w:rsidP="00315B9B">
          <w:pPr>
            <w:pStyle w:val="Lenteles"/>
            <w:rPr>
              <w:sz w:val="16"/>
            </w:rPr>
          </w:pPr>
          <w:fldSimple w:instr=" DOCPROPERTY  Laida  \* MERGEFORMAT ">
            <w:r w:rsidRPr="00AD64CF">
              <w:rPr>
                <w:sz w:val="16"/>
                <w:szCs w:val="12"/>
              </w:rPr>
              <w:t>0</w:t>
            </w:r>
          </w:fldSimple>
        </w:p>
      </w:tc>
    </w:tr>
  </w:tbl>
  <w:p w14:paraId="149AE589" w14:textId="77777777" w:rsidR="00282ADA" w:rsidRPr="00366042" w:rsidRDefault="00282ADA" w:rsidP="00AA5354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879"/>
      <w:gridCol w:w="1468"/>
      <w:gridCol w:w="3259"/>
      <w:gridCol w:w="692"/>
      <w:gridCol w:w="726"/>
    </w:tblGrid>
    <w:tr w:rsidR="009F146C" w14:paraId="57E74726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B157DB2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4"/>
          <w:vAlign w:val="center"/>
        </w:tcPr>
        <w:p w14:paraId="7283E28A" w14:textId="17E7F805" w:rsidR="009F146C" w:rsidRPr="009F146C" w:rsidRDefault="00F82F43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202</w:t>
          </w:r>
          <w:r w:rsidR="004A018E">
            <w:rPr>
              <w:sz w:val="16"/>
              <w:szCs w:val="16"/>
            </w:rPr>
            <w:t>6</w:t>
          </w:r>
          <w:r>
            <w:rPr>
              <w:sz w:val="16"/>
              <w:szCs w:val="16"/>
            </w:rPr>
            <w:t xml:space="preserve"> 0</w:t>
          </w:r>
          <w:r w:rsidR="004A018E">
            <w:rPr>
              <w:sz w:val="16"/>
              <w:szCs w:val="16"/>
            </w:rPr>
            <w:t>3</w:t>
          </w:r>
        </w:p>
      </w:tc>
      <w:tc>
        <w:tcPr>
          <w:tcW w:w="4677" w:type="dxa"/>
          <w:gridSpan w:val="3"/>
          <w:vAlign w:val="center"/>
        </w:tcPr>
        <w:p w14:paraId="4896AFE9" w14:textId="14B4727E" w:rsidR="009F146C" w:rsidRPr="009F146C" w:rsidRDefault="002F25A1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Statinio projekto ekspertizei, statyboms</w:t>
          </w:r>
        </w:p>
      </w:tc>
    </w:tr>
    <w:tr w:rsidR="009F146C" w14:paraId="20EE387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5EA15DE9" w14:textId="32AFA6E2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4"/>
          <w:vAlign w:val="center"/>
        </w:tcPr>
        <w:p w14:paraId="6F9C9D11" w14:textId="2AE71855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64284D1" w14:textId="7385BEA7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LAIDOS STATUSAS, KEITIMO PRIEŽASTIS</w:t>
          </w:r>
        </w:p>
      </w:tc>
    </w:tr>
    <w:tr w:rsidR="009F146C" w14:paraId="5673F679" w14:textId="77777777" w:rsidTr="009F146C">
      <w:trPr>
        <w:trHeight w:val="842"/>
        <w:jc w:val="center"/>
      </w:trPr>
      <w:tc>
        <w:tcPr>
          <w:tcW w:w="965" w:type="dxa"/>
          <w:vAlign w:val="center"/>
        </w:tcPr>
        <w:p w14:paraId="6DFA0932" w14:textId="3994D0B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2C3FB1A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after="0" w:line="276" w:lineRule="auto"/>
            <w:ind w:firstLine="0"/>
            <w:jc w:val="center"/>
            <w:rPr>
              <w:rFonts w:eastAsia="Arial"/>
              <w:color w:val="FF0000"/>
              <w:sz w:val="16"/>
              <w:szCs w:val="16"/>
            </w:rPr>
          </w:pPr>
          <w:r w:rsidRPr="00F97A5B">
            <w:rPr>
              <w:noProof/>
            </w:rPr>
            <w:drawing>
              <wp:anchor distT="0" distB="0" distL="114300" distR="114300" simplePos="0" relativeHeight="251656704" behindDoc="1" locked="0" layoutInCell="1" allowOverlap="1" wp14:anchorId="2B8AE85D" wp14:editId="0B010018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680862930" name="Picture 680862930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2"/>
          <w:tcBorders>
            <w:left w:val="nil"/>
          </w:tcBorders>
          <w:vAlign w:val="center"/>
        </w:tcPr>
        <w:p w14:paraId="6BA28C2A" w14:textId="52A5B677" w:rsidR="00784CB9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 xml:space="preserve">UAB „2L Architects“ įm. k. 302825424; </w:t>
          </w:r>
        </w:p>
        <w:p w14:paraId="22905D6B" w14:textId="3EB2C7AA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>Adresas: Aludarių g.</w:t>
          </w:r>
          <w:r>
            <w:rPr>
              <w:rFonts w:eastAsia="Arial"/>
              <w:color w:val="000000"/>
              <w:sz w:val="14"/>
              <w:szCs w:val="14"/>
              <w:lang w:val="en-US"/>
            </w:rPr>
            <w:t>1</w:t>
          </w:r>
          <w:r>
            <w:rPr>
              <w:rFonts w:eastAsia="Arial"/>
              <w:color w:val="000000"/>
              <w:sz w:val="14"/>
              <w:szCs w:val="14"/>
            </w:rPr>
            <w:t xml:space="preserve">, Vilnius; </w:t>
          </w:r>
          <w:r>
            <w:rPr>
              <w:rFonts w:eastAsia="Arial"/>
              <w:color w:val="000000"/>
              <w:sz w:val="14"/>
              <w:szCs w:val="14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2D77A0C8" w14:textId="49E03CD3" w:rsidR="00DD138E" w:rsidRP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PROJEKTO PAVADINIMAS:</w:t>
          </w:r>
        </w:p>
        <w:p w14:paraId="4731C61B" w14:textId="77777777" w:rsid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6"/>
              <w:szCs w:val="16"/>
            </w:rPr>
          </w:pPr>
        </w:p>
        <w:p w14:paraId="175C995B" w14:textId="3C7E98A3" w:rsidR="009F146C" w:rsidRPr="009F146C" w:rsidRDefault="009F146C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"Projekto pavadinimas"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AD64CF">
            <w:rPr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  <w:r w:rsidRPr="009F146C">
            <w:rPr>
              <w:sz w:val="16"/>
              <w:szCs w:val="16"/>
            </w:rPr>
            <w:fldChar w:fldCharType="end"/>
          </w:r>
        </w:p>
      </w:tc>
    </w:tr>
    <w:tr w:rsidR="009F146C" w14:paraId="0886EF2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39C3658F" w14:textId="15AD1143" w:rsidR="009F146C" w:rsidRPr="009F146C" w:rsidRDefault="00D40048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181C047B" w14:textId="24E0747E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t>PV</w:t>
          </w:r>
        </w:p>
      </w:tc>
      <w:tc>
        <w:tcPr>
          <w:tcW w:w="2261" w:type="dxa"/>
          <w:gridSpan w:val="2"/>
          <w:vAlign w:val="center"/>
        </w:tcPr>
        <w:p w14:paraId="05E49AE2" w14:textId="20CEFB9D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168C6C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3215C72E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784CB9" w14:paraId="4E813097" w14:textId="77777777" w:rsidTr="0052049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3B92656B" w14:textId="3DD52545" w:rsidR="00784CB9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</w:t>
          </w:r>
          <w:r w:rsidR="00784CB9">
            <w:rPr>
              <w:rFonts w:eastAsia="Arial"/>
              <w:color w:val="000000"/>
              <w:sz w:val="16"/>
              <w:szCs w:val="16"/>
            </w:rPr>
            <w:t>.</w:t>
          </w:r>
        </w:p>
      </w:tc>
      <w:tc>
        <w:tcPr>
          <w:tcW w:w="4559" w:type="dxa"/>
          <w:gridSpan w:val="4"/>
          <w:vMerge w:val="restart"/>
          <w:tcBorders>
            <w:right w:val="single" w:sz="4" w:space="0" w:color="000000"/>
          </w:tcBorders>
          <w:vAlign w:val="center"/>
        </w:tcPr>
        <w:p w14:paraId="728F4BFA" w14:textId="7BC9B427" w:rsidR="00784CB9" w:rsidRDefault="0019237E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7728" behindDoc="0" locked="0" layoutInCell="1" allowOverlap="1" wp14:anchorId="05E9D51F" wp14:editId="313194CD">
                <wp:simplePos x="0" y="0"/>
                <wp:positionH relativeFrom="column">
                  <wp:posOffset>-2540</wp:posOffset>
                </wp:positionH>
                <wp:positionV relativeFrom="paragraph">
                  <wp:posOffset>-102235</wp:posOffset>
                </wp:positionV>
                <wp:extent cx="890270" cy="219710"/>
                <wp:effectExtent l="0" t="0" r="5080" b="8890"/>
                <wp:wrapNone/>
                <wp:docPr id="29718216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66719239" w14:textId="0D0F188B" w:rsidR="00DD138E" w:rsidRPr="00DD138E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NUMERIS IR PAVADINIMAS. DOKUMENTO PAVADINIMAS:</w:t>
          </w:r>
        </w:p>
        <w:p w14:paraId="7E62C9E9" w14:textId="77777777" w:rsidR="00DD138E" w:rsidRPr="00E97BCC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 w:cs="Arial"/>
              <w:color w:val="000000"/>
              <w:sz w:val="16"/>
              <w:szCs w:val="16"/>
            </w:rPr>
          </w:pPr>
        </w:p>
        <w:p w14:paraId="0BF0C0BA" w14:textId="47503E2D" w:rsidR="00E97BCC" w:rsidRPr="00E97BCC" w:rsidRDefault="00B141AD" w:rsidP="00E97BCC">
          <w:pPr>
            <w:suppressAutoHyphens w:val="0"/>
            <w:autoSpaceDN/>
            <w:spacing w:before="0" w:after="160" w:line="259" w:lineRule="auto"/>
            <w:ind w:left="23" w:firstLine="0"/>
            <w:jc w:val="center"/>
            <w:textAlignment w:val="auto"/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</w:pPr>
          <w:r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  <w:t>Elektroniniai ryšiai</w:t>
          </w:r>
        </w:p>
        <w:p w14:paraId="7E62B3EC" w14:textId="6F905F8D" w:rsidR="00784CB9" w:rsidRPr="00DD138E" w:rsidRDefault="00E97BCC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SĄNAUDŲ ŽINIARAŠTIS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2B9D598D" w14:textId="4CDD7EC8" w:rsidR="00784CB9" w:rsidRPr="00520495" w:rsidRDefault="00520495" w:rsidP="0052049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</w:tr>
    <w:tr w:rsidR="00784CB9" w14:paraId="51C598EF" w14:textId="77777777" w:rsidTr="00F53486">
      <w:trPr>
        <w:trHeight w:val="376"/>
        <w:jc w:val="center"/>
      </w:trPr>
      <w:tc>
        <w:tcPr>
          <w:tcW w:w="965" w:type="dxa"/>
          <w:vMerge/>
          <w:vAlign w:val="center"/>
        </w:tcPr>
        <w:p w14:paraId="4D31FDC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tcBorders>
            <w:right w:val="single" w:sz="4" w:space="0" w:color="000000"/>
          </w:tcBorders>
          <w:vAlign w:val="center"/>
        </w:tcPr>
        <w:p w14:paraId="393CB6C0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693BC4C8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34F90F1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  <w:tr w:rsidR="009F146C" w14:paraId="7474D578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488FB04" w14:textId="6E10E504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19237E">
            <w:rPr>
              <w:rFonts w:eastAsia="Arial"/>
              <w:color w:val="000000"/>
              <w:sz w:val="16"/>
              <w:szCs w:val="16"/>
            </w:rPr>
            <w:t>24333</w:t>
          </w:r>
        </w:p>
      </w:tc>
      <w:tc>
        <w:tcPr>
          <w:tcW w:w="830" w:type="dxa"/>
          <w:vAlign w:val="center"/>
        </w:tcPr>
        <w:p w14:paraId="36129B66" w14:textId="4F93AF03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9F146C">
            <w:rPr>
              <w:sz w:val="16"/>
              <w:szCs w:val="16"/>
            </w:rPr>
            <w:t>PDV</w:t>
          </w:r>
        </w:p>
      </w:tc>
      <w:tc>
        <w:tcPr>
          <w:tcW w:w="2261" w:type="dxa"/>
          <w:gridSpan w:val="2"/>
          <w:vAlign w:val="center"/>
        </w:tcPr>
        <w:p w14:paraId="02E074D2" w14:textId="151A3A02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  <w:highlight w:val="yellow"/>
            </w:rPr>
          </w:pPr>
          <w:r>
            <w:rPr>
              <w:sz w:val="16"/>
              <w:szCs w:val="16"/>
            </w:rPr>
            <w:t>Gendrutis Mažylis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EE4AD1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0BB92C6B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9E9ABE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07AD0CD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412E55E7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30" w:type="dxa"/>
          <w:vAlign w:val="center"/>
        </w:tcPr>
        <w:p w14:paraId="29A25BC1" w14:textId="53ED5369" w:rsidR="009F146C" w:rsidRDefault="009F146C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2261" w:type="dxa"/>
          <w:gridSpan w:val="2"/>
          <w:vAlign w:val="center"/>
        </w:tcPr>
        <w:p w14:paraId="54A6D6F9" w14:textId="044DFF73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9202D3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F830F80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21F679D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707EA214" w14:textId="77777777" w:rsidTr="009F146C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4D3595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4"/>
          <w:vMerge w:val="restart"/>
          <w:vAlign w:val="center"/>
        </w:tcPr>
        <w:p w14:paraId="0B18583F" w14:textId="5B9C0675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Statytojas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AD64CF">
            <w:rPr>
              <w:sz w:val="16"/>
              <w:szCs w:val="16"/>
            </w:rPr>
            <w:t>LIETUVOS BANKAS</w:t>
          </w:r>
          <w:r w:rsidRPr="009F146C">
            <w:rPr>
              <w:sz w:val="16"/>
              <w:szCs w:val="16"/>
            </w:rPr>
            <w:fldChar w:fldCharType="end"/>
          </w:r>
        </w:p>
      </w:tc>
      <w:tc>
        <w:tcPr>
          <w:tcW w:w="3259" w:type="dxa"/>
          <w:vMerge w:val="restart"/>
          <w:vAlign w:val="center"/>
        </w:tcPr>
        <w:p w14:paraId="3FFE2E58" w14:textId="6CB64D3C" w:rsidR="009F146C" w:rsidRPr="00021978" w:rsidRDefault="0019237E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Cs w:val="20"/>
            </w:rPr>
          </w:pPr>
          <w:r w:rsidRPr="00021978">
            <w:rPr>
              <w:szCs w:val="20"/>
            </w:rPr>
            <w:fldChar w:fldCharType="begin"/>
          </w:r>
          <w:r w:rsidRPr="00021978">
            <w:rPr>
              <w:szCs w:val="20"/>
            </w:rPr>
            <w:instrText xml:space="preserve"> DOCPROPERTY  "Projekto numeris"  \* MERGEFORMAT </w:instrText>
          </w:r>
          <w:r w:rsidRPr="00021978">
            <w:rPr>
              <w:szCs w:val="20"/>
            </w:rPr>
            <w:fldChar w:fldCharType="separate"/>
          </w:r>
          <w:r w:rsidR="00AD64CF">
            <w:rPr>
              <w:szCs w:val="20"/>
            </w:rPr>
            <w:t>2L202405</w:t>
          </w:r>
          <w:r w:rsidRPr="00021978">
            <w:rPr>
              <w:szCs w:val="20"/>
            </w:rPr>
            <w:fldChar w:fldCharType="end"/>
          </w:r>
          <w:r w:rsidRPr="00021978">
            <w:rPr>
              <w:szCs w:val="20"/>
            </w:rPr>
            <w:t>-</w:t>
          </w:r>
          <w:r>
            <w:rPr>
              <w:szCs w:val="20"/>
            </w:rPr>
            <w:t>TDP</w:t>
          </w:r>
          <w:r w:rsidRPr="002D1DDE">
            <w:rPr>
              <w:rFonts w:eastAsia="Arial"/>
              <w:szCs w:val="20"/>
            </w:rPr>
            <w:t>-</w:t>
          </w:r>
          <w:r w:rsidR="00B141AD">
            <w:rPr>
              <w:rFonts w:eastAsia="Arial"/>
              <w:szCs w:val="20"/>
            </w:rPr>
            <w:t>E</w:t>
          </w:r>
          <w:r>
            <w:rPr>
              <w:rFonts w:eastAsia="Arial"/>
              <w:szCs w:val="20"/>
            </w:rPr>
            <w:t>-</w:t>
          </w:r>
          <w:r w:rsidR="00E97BCC">
            <w:rPr>
              <w:rFonts w:eastAsia="Arial"/>
              <w:szCs w:val="20"/>
            </w:rPr>
            <w:t>SŽ</w:t>
          </w:r>
        </w:p>
      </w:tc>
      <w:tc>
        <w:tcPr>
          <w:tcW w:w="692" w:type="dxa"/>
          <w:vAlign w:val="center"/>
        </w:tcPr>
        <w:p w14:paraId="1544CE6C" w14:textId="355DE21B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0BAFC0A8" w14:textId="4419F48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LAPŲ</w:t>
          </w:r>
        </w:p>
      </w:tc>
    </w:tr>
    <w:tr w:rsidR="009F146C" w14:paraId="2578EF8E" w14:textId="77777777" w:rsidTr="009F146C">
      <w:trPr>
        <w:trHeight w:val="283"/>
        <w:jc w:val="center"/>
      </w:trPr>
      <w:tc>
        <w:tcPr>
          <w:tcW w:w="965" w:type="dxa"/>
          <w:vMerge/>
          <w:vAlign w:val="center"/>
        </w:tcPr>
        <w:p w14:paraId="451CCA2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vAlign w:val="center"/>
        </w:tcPr>
        <w:p w14:paraId="7C853CB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1E776245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6501BB7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fldChar w:fldCharType="begin"/>
          </w:r>
          <w:r>
            <w:rPr>
              <w:rFonts w:eastAsia="Arial"/>
              <w:color w:val="000000"/>
              <w:sz w:val="16"/>
              <w:szCs w:val="16"/>
            </w:rPr>
            <w:instrText>PAGE</w:instrText>
          </w:r>
          <w:r>
            <w:rPr>
              <w:rFonts w:eastAsia="Arial"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noProof/>
              <w:color w:val="000000"/>
              <w:sz w:val="16"/>
              <w:szCs w:val="16"/>
            </w:rPr>
            <w:t>1</w:t>
          </w:r>
          <w:r>
            <w:rPr>
              <w:rFonts w:eastAsia="Arial"/>
              <w:color w:val="000000"/>
              <w:sz w:val="16"/>
              <w:szCs w:val="16"/>
            </w:rPr>
            <w:fldChar w:fldCharType="end"/>
          </w:r>
        </w:p>
      </w:tc>
      <w:tc>
        <w:tcPr>
          <w:tcW w:w="726" w:type="dxa"/>
          <w:vAlign w:val="center"/>
        </w:tcPr>
        <w:p w14:paraId="0E81D299" w14:textId="2EC8F9C6" w:rsidR="009F146C" w:rsidRDefault="00C47B2A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2</w:t>
          </w:r>
        </w:p>
      </w:tc>
    </w:tr>
  </w:tbl>
  <w:p w14:paraId="32A2F227" w14:textId="77777777" w:rsidR="00320B64" w:rsidRDefault="00320B64" w:rsidP="00A46CBE">
    <w:pPr>
      <w:pStyle w:val="Footer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64E" w14:textId="77777777" w:rsidR="00E9475C" w:rsidRPr="00BF0ADF" w:rsidRDefault="00E9475C" w:rsidP="00BF0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996B6" w14:textId="77777777" w:rsidR="008F36A5" w:rsidRDefault="008F36A5">
      <w:r>
        <w:rPr>
          <w:color w:val="000000"/>
        </w:rPr>
        <w:separator/>
      </w:r>
    </w:p>
  </w:footnote>
  <w:footnote w:type="continuationSeparator" w:id="0">
    <w:p w14:paraId="55EAD71B" w14:textId="77777777" w:rsidR="008F36A5" w:rsidRDefault="008F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390"/>
      <w:gridCol w:w="8815"/>
    </w:tblGrid>
    <w:tr w:rsidR="007C4975" w:rsidRPr="009A0A8E" w14:paraId="28C029ED" w14:textId="77777777" w:rsidTr="007C4975">
      <w:trPr>
        <w:trHeight w:val="70"/>
        <w:jc w:val="center"/>
      </w:trPr>
      <w:tc>
        <w:tcPr>
          <w:tcW w:w="681" w:type="pct"/>
        </w:tcPr>
        <w:p w14:paraId="5D687F46" w14:textId="17FDC40F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9" w:type="pct"/>
        </w:tcPr>
        <w:p w14:paraId="0CE78403" w14:textId="0C15C0D7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0C4E4227" w14:textId="77777777" w:rsidTr="007C4975">
      <w:trPr>
        <w:trHeight w:val="70"/>
        <w:jc w:val="center"/>
      </w:trPr>
      <w:tc>
        <w:tcPr>
          <w:tcW w:w="681" w:type="pct"/>
        </w:tcPr>
        <w:p w14:paraId="6F1543D5" w14:textId="3138FE6A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9" w:type="pct"/>
        </w:tcPr>
        <w:p w14:paraId="1DD8414F" w14:textId="295A75A3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2BB6F07A" w14:textId="77777777" w:rsidTr="007C4975">
      <w:trPr>
        <w:trHeight w:val="160"/>
        <w:jc w:val="center"/>
      </w:trPr>
      <w:tc>
        <w:tcPr>
          <w:tcW w:w="681" w:type="pct"/>
        </w:tcPr>
        <w:p w14:paraId="314C8C77" w14:textId="558E6BFC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9" w:type="pct"/>
        </w:tcPr>
        <w:p w14:paraId="60B570D8" w14:textId="6B1F342E" w:rsidR="007C4975" w:rsidRPr="009A0A8E" w:rsidRDefault="00E9475C" w:rsidP="007C4975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</w:t>
          </w:r>
          <w:r w:rsidR="00AD64CF">
            <w:rPr>
              <w:sz w:val="16"/>
            </w:rPr>
            <w:t>i</w:t>
          </w:r>
          <w:r>
            <w:rPr>
              <w:sz w:val="16"/>
            </w:rPr>
            <w:t>nis darbo pr</w:t>
          </w:r>
          <w:r w:rsidR="00AD64CF">
            <w:rPr>
              <w:sz w:val="16"/>
            </w:rPr>
            <w:t>o</w:t>
          </w:r>
          <w:r>
            <w:rPr>
              <w:sz w:val="16"/>
            </w:rPr>
            <w:t>jektas</w:t>
          </w:r>
        </w:p>
      </w:tc>
    </w:tr>
  </w:tbl>
  <w:p w14:paraId="412C9CC7" w14:textId="071A63EA" w:rsidR="003E6C30" w:rsidRPr="003E6C30" w:rsidRDefault="003E6C30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02"/>
      <w:gridCol w:w="8803"/>
    </w:tblGrid>
    <w:tr w:rsidR="003E6C30" w:rsidRPr="009A0A8E" w14:paraId="52B5B24E" w14:textId="77777777" w:rsidTr="000F3043">
      <w:trPr>
        <w:trHeight w:val="70"/>
        <w:jc w:val="center"/>
      </w:trPr>
      <w:tc>
        <w:tcPr>
          <w:tcW w:w="687" w:type="pct"/>
        </w:tcPr>
        <w:p w14:paraId="725FADC6" w14:textId="3A2E3BB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3" w:type="pct"/>
        </w:tcPr>
        <w:p w14:paraId="5B9A8A3A" w14:textId="056EA467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405132C0" w14:textId="77777777" w:rsidTr="000F3043">
      <w:trPr>
        <w:trHeight w:val="70"/>
        <w:jc w:val="center"/>
      </w:trPr>
      <w:tc>
        <w:tcPr>
          <w:tcW w:w="687" w:type="pct"/>
        </w:tcPr>
        <w:p w14:paraId="1F862F02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3" w:type="pct"/>
        </w:tcPr>
        <w:p w14:paraId="79C61CF1" w14:textId="22056E8B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7AF1461E" w14:textId="77777777" w:rsidTr="000F3043">
      <w:trPr>
        <w:trHeight w:val="160"/>
        <w:jc w:val="center"/>
      </w:trPr>
      <w:tc>
        <w:tcPr>
          <w:tcW w:w="687" w:type="pct"/>
        </w:tcPr>
        <w:p w14:paraId="0614CA7E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3" w:type="pct"/>
        </w:tcPr>
        <w:p w14:paraId="66A8F5F9" w14:textId="482BB249" w:rsidR="003E6C30" w:rsidRPr="009A0A8E" w:rsidRDefault="0019237E" w:rsidP="003E6C3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</w:t>
          </w:r>
          <w:r w:rsidR="00BF41DF">
            <w:rPr>
              <w:sz w:val="16"/>
            </w:rPr>
            <w:t>i</w:t>
          </w:r>
          <w:r>
            <w:rPr>
              <w:sz w:val="16"/>
            </w:rPr>
            <w:t>nis darbo pr</w:t>
          </w:r>
          <w:r w:rsidR="00BF41DF">
            <w:rPr>
              <w:sz w:val="16"/>
            </w:rPr>
            <w:t>o</w:t>
          </w:r>
          <w:r>
            <w:rPr>
              <w:sz w:val="16"/>
            </w:rPr>
            <w:t>jektas</w:t>
          </w:r>
        </w:p>
      </w:tc>
    </w:tr>
  </w:tbl>
  <w:p w14:paraId="164B94FD" w14:textId="6C9F668E" w:rsidR="00E9475C" w:rsidRDefault="00E94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8F175" w14:textId="1077FC31" w:rsidR="00BD2E7B" w:rsidRPr="00BF0ADF" w:rsidRDefault="00BD2E7B" w:rsidP="00BF0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2A9D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AC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EDB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1E69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2CD0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92EC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A26A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7A760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8C5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6090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1D578B"/>
    <w:multiLevelType w:val="hybridMultilevel"/>
    <w:tmpl w:val="2570C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0527E"/>
    <w:multiLevelType w:val="multilevel"/>
    <w:tmpl w:val="FB662520"/>
    <w:styleLink w:val="LFO2"/>
    <w:lvl w:ilvl="0">
      <w:numFmt w:val="bullet"/>
      <w:pStyle w:val="Punktai"/>
      <w:lvlText w:val="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3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9" w:hanging="360"/>
      </w:pPr>
      <w:rPr>
        <w:rFonts w:ascii="Wingdings" w:hAnsi="Wingdings"/>
      </w:rPr>
    </w:lvl>
  </w:abstractNum>
  <w:abstractNum w:abstractNumId="12" w15:restartNumberingAfterBreak="0">
    <w:nsid w:val="1675478D"/>
    <w:multiLevelType w:val="hybridMultilevel"/>
    <w:tmpl w:val="D0E2F3E0"/>
    <w:lvl w:ilvl="0" w:tplc="86666400">
      <w:start w:val="1"/>
      <w:numFmt w:val="decimal"/>
      <w:lvlText w:val="%1.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EA8FD1E">
      <w:start w:val="1"/>
      <w:numFmt w:val="lowerLetter"/>
      <w:lvlText w:val="%2"/>
      <w:lvlJc w:val="left"/>
      <w:pPr>
        <w:ind w:left="1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F0C357A">
      <w:start w:val="1"/>
      <w:numFmt w:val="lowerRoman"/>
      <w:lvlText w:val="%3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A766566">
      <w:start w:val="1"/>
      <w:numFmt w:val="decimal"/>
      <w:lvlText w:val="%4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A94CDC6">
      <w:start w:val="1"/>
      <w:numFmt w:val="lowerLetter"/>
      <w:lvlText w:val="%5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A5A04E2">
      <w:start w:val="1"/>
      <w:numFmt w:val="lowerRoman"/>
      <w:lvlText w:val="%6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F4473FC">
      <w:start w:val="1"/>
      <w:numFmt w:val="decimal"/>
      <w:lvlText w:val="%7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C0B91C">
      <w:start w:val="1"/>
      <w:numFmt w:val="lowerLetter"/>
      <w:lvlText w:val="%8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D9C2D10">
      <w:start w:val="1"/>
      <w:numFmt w:val="lowerRoman"/>
      <w:lvlText w:val="%9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6F02661"/>
    <w:multiLevelType w:val="multilevel"/>
    <w:tmpl w:val="87F66192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96F7898"/>
    <w:multiLevelType w:val="hybridMultilevel"/>
    <w:tmpl w:val="50E6DC1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9485A"/>
    <w:multiLevelType w:val="multilevel"/>
    <w:tmpl w:val="2E6C6158"/>
    <w:lvl w:ilvl="0">
      <w:start w:val="1"/>
      <w:numFmt w:val="decimal"/>
      <w:pStyle w:val="ANTRASTES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6" w15:restartNumberingAfterBreak="0">
    <w:nsid w:val="1E9E3897"/>
    <w:multiLevelType w:val="multilevel"/>
    <w:tmpl w:val="5D0E59E0"/>
    <w:styleLink w:val="WW8Num3"/>
    <w:lvl w:ilvl="0">
      <w:numFmt w:val="bullet"/>
      <w:lvlText w:val="-"/>
      <w:lvlJc w:val="left"/>
      <w:rPr>
        <w:rFonts w:ascii="Arial" w:eastAsia="Times New Roman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250F65D5"/>
    <w:multiLevelType w:val="hybridMultilevel"/>
    <w:tmpl w:val="BE58B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C6337"/>
    <w:multiLevelType w:val="hybridMultilevel"/>
    <w:tmpl w:val="EBFE30B0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2A37EB"/>
    <w:multiLevelType w:val="hybridMultilevel"/>
    <w:tmpl w:val="FDCABEC8"/>
    <w:lvl w:ilvl="0" w:tplc="89343BB2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60E5A7A">
      <w:start w:val="1"/>
      <w:numFmt w:val="bullet"/>
      <w:lvlText w:val="o"/>
      <w:lvlJc w:val="left"/>
      <w:pPr>
        <w:ind w:left="1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AC2AB72">
      <w:start w:val="1"/>
      <w:numFmt w:val="bullet"/>
      <w:lvlText w:val="▪"/>
      <w:lvlJc w:val="left"/>
      <w:pPr>
        <w:ind w:left="2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4E8B4B4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B6DF2E">
      <w:start w:val="1"/>
      <w:numFmt w:val="bullet"/>
      <w:lvlText w:val="o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EAE2EA">
      <w:start w:val="1"/>
      <w:numFmt w:val="bullet"/>
      <w:lvlText w:val="▪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51A4CD0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6E212C2">
      <w:start w:val="1"/>
      <w:numFmt w:val="bullet"/>
      <w:lvlText w:val="o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26F02E">
      <w:start w:val="1"/>
      <w:numFmt w:val="bullet"/>
      <w:lvlText w:val="▪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0179CB"/>
    <w:multiLevelType w:val="multilevel"/>
    <w:tmpl w:val="51301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2FEB1259"/>
    <w:multiLevelType w:val="hybridMultilevel"/>
    <w:tmpl w:val="8AD0D332"/>
    <w:lvl w:ilvl="0" w:tplc="E0CA3002">
      <w:start w:val="1"/>
      <w:numFmt w:val="decimal"/>
      <w:pStyle w:val="3PASTRAIPOSANTRAT2"/>
      <w:lvlText w:val="%1."/>
      <w:lvlJc w:val="left"/>
      <w:pPr>
        <w:ind w:left="9432" w:hanging="360"/>
      </w:pPr>
    </w:lvl>
    <w:lvl w:ilvl="1" w:tplc="EFC272B6">
      <w:start w:val="1"/>
      <w:numFmt w:val="lowerLetter"/>
      <w:lvlText w:val="%2."/>
      <w:lvlJc w:val="left"/>
      <w:pPr>
        <w:ind w:left="10152" w:hanging="360"/>
      </w:pPr>
    </w:lvl>
    <w:lvl w:ilvl="2" w:tplc="353ED960" w:tentative="1">
      <w:start w:val="1"/>
      <w:numFmt w:val="lowerRoman"/>
      <w:lvlText w:val="%3."/>
      <w:lvlJc w:val="right"/>
      <w:pPr>
        <w:ind w:left="10872" w:hanging="180"/>
      </w:pPr>
    </w:lvl>
    <w:lvl w:ilvl="3" w:tplc="EB78FB40" w:tentative="1">
      <w:start w:val="1"/>
      <w:numFmt w:val="decimal"/>
      <w:lvlText w:val="%4."/>
      <w:lvlJc w:val="left"/>
      <w:pPr>
        <w:ind w:left="11592" w:hanging="360"/>
      </w:pPr>
    </w:lvl>
    <w:lvl w:ilvl="4" w:tplc="605633F0" w:tentative="1">
      <w:start w:val="1"/>
      <w:numFmt w:val="lowerLetter"/>
      <w:lvlText w:val="%5."/>
      <w:lvlJc w:val="left"/>
      <w:pPr>
        <w:ind w:left="12312" w:hanging="360"/>
      </w:pPr>
    </w:lvl>
    <w:lvl w:ilvl="5" w:tplc="EE5AA2E8" w:tentative="1">
      <w:start w:val="1"/>
      <w:numFmt w:val="lowerRoman"/>
      <w:lvlText w:val="%6."/>
      <w:lvlJc w:val="right"/>
      <w:pPr>
        <w:ind w:left="13032" w:hanging="180"/>
      </w:pPr>
    </w:lvl>
    <w:lvl w:ilvl="6" w:tplc="2C20173C" w:tentative="1">
      <w:start w:val="1"/>
      <w:numFmt w:val="decimal"/>
      <w:lvlText w:val="%7."/>
      <w:lvlJc w:val="left"/>
      <w:pPr>
        <w:ind w:left="13752" w:hanging="360"/>
      </w:pPr>
    </w:lvl>
    <w:lvl w:ilvl="7" w:tplc="D2D6D1E2" w:tentative="1">
      <w:start w:val="1"/>
      <w:numFmt w:val="lowerLetter"/>
      <w:lvlText w:val="%8."/>
      <w:lvlJc w:val="left"/>
      <w:pPr>
        <w:ind w:left="14472" w:hanging="360"/>
      </w:pPr>
    </w:lvl>
    <w:lvl w:ilvl="8" w:tplc="5ABAED48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22" w15:restartNumberingAfterBreak="0">
    <w:nsid w:val="37562E0C"/>
    <w:multiLevelType w:val="multilevel"/>
    <w:tmpl w:val="A30EE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864453"/>
    <w:multiLevelType w:val="hybridMultilevel"/>
    <w:tmpl w:val="E1DC69E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A42C8"/>
    <w:multiLevelType w:val="hybridMultilevel"/>
    <w:tmpl w:val="612A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63F82"/>
    <w:multiLevelType w:val="multilevel"/>
    <w:tmpl w:val="4B686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entelesnumeracij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EE7DF9"/>
    <w:multiLevelType w:val="hybridMultilevel"/>
    <w:tmpl w:val="22905D48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BF2E71"/>
    <w:multiLevelType w:val="multilevel"/>
    <w:tmpl w:val="C908E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EB3387"/>
    <w:multiLevelType w:val="hybridMultilevel"/>
    <w:tmpl w:val="08503CF0"/>
    <w:lvl w:ilvl="0" w:tplc="98046D7C">
      <w:start w:val="1"/>
      <w:numFmt w:val="decimal"/>
      <w:pStyle w:val="Num1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722B4"/>
    <w:multiLevelType w:val="multilevel"/>
    <w:tmpl w:val="33048A12"/>
    <w:lvl w:ilvl="0">
      <w:start w:val="1"/>
      <w:numFmt w:val="decimal"/>
      <w:pStyle w:val="1PASTRAIPA1LYGIS"/>
      <w:lvlText w:val="%1."/>
      <w:lvlJc w:val="left"/>
      <w:pPr>
        <w:ind w:left="360" w:hanging="360"/>
      </w:pPr>
    </w:lvl>
    <w:lvl w:ilvl="1">
      <w:start w:val="1"/>
      <w:numFmt w:val="decimal"/>
      <w:pStyle w:val="2PASTRAIPA2LYGIS"/>
      <w:lvlText w:val="%1.%2."/>
      <w:lvlJc w:val="left"/>
      <w:pPr>
        <w:ind w:left="792" w:hanging="432"/>
      </w:pPr>
    </w:lvl>
    <w:lvl w:ilvl="2">
      <w:start w:val="1"/>
      <w:numFmt w:val="decimal"/>
      <w:pStyle w:val="3PASTRAIPA3LYGIS3"/>
      <w:lvlText w:val="%1.%2.%3."/>
      <w:lvlJc w:val="left"/>
      <w:pPr>
        <w:ind w:left="1213" w:hanging="504"/>
      </w:pPr>
      <w:rPr>
        <w:b/>
        <w:bCs/>
        <w:color w:val="auto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5B7944"/>
    <w:multiLevelType w:val="hybridMultilevel"/>
    <w:tmpl w:val="F5BE0CE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A4910"/>
    <w:multiLevelType w:val="multilevel"/>
    <w:tmpl w:val="F3280FE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A51096"/>
    <w:multiLevelType w:val="hybridMultilevel"/>
    <w:tmpl w:val="D902D90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201FF"/>
    <w:multiLevelType w:val="hybridMultilevel"/>
    <w:tmpl w:val="60A2820E"/>
    <w:lvl w:ilvl="0" w:tplc="B27833B6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F6E530">
      <w:start w:val="1"/>
      <w:numFmt w:val="bullet"/>
      <w:lvlText w:val="o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D26AE58">
      <w:start w:val="1"/>
      <w:numFmt w:val="bullet"/>
      <w:lvlText w:val="▪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90C472">
      <w:start w:val="1"/>
      <w:numFmt w:val="bullet"/>
      <w:lvlText w:val="•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12ED4C">
      <w:start w:val="1"/>
      <w:numFmt w:val="bullet"/>
      <w:lvlText w:val="o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DC0F88">
      <w:start w:val="1"/>
      <w:numFmt w:val="bullet"/>
      <w:lvlText w:val="▪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AC80DBC">
      <w:start w:val="1"/>
      <w:numFmt w:val="bullet"/>
      <w:lvlText w:val="•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E76351A">
      <w:start w:val="1"/>
      <w:numFmt w:val="bullet"/>
      <w:lvlText w:val="o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1CC786">
      <w:start w:val="1"/>
      <w:numFmt w:val="bullet"/>
      <w:lvlText w:val="▪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AA12F5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A52A87"/>
    <w:multiLevelType w:val="multilevel"/>
    <w:tmpl w:val="92B4B012"/>
    <w:styleLink w:val="CurrentList1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1966AC"/>
    <w:multiLevelType w:val="hybridMultilevel"/>
    <w:tmpl w:val="C7D82722"/>
    <w:lvl w:ilvl="0" w:tplc="AC4C73D6">
      <w:start w:val="1"/>
      <w:numFmt w:val="decimal"/>
      <w:pStyle w:val="NUMERACIJA"/>
      <w:lvlText w:val="%1."/>
      <w:lvlJc w:val="center"/>
      <w:pPr>
        <w:ind w:left="360" w:hanging="360"/>
      </w:pPr>
      <w:rPr>
        <w:color w:val="auto"/>
      </w:rPr>
    </w:lvl>
    <w:lvl w:ilvl="1" w:tplc="BF12C536" w:tentative="1">
      <w:start w:val="1"/>
      <w:numFmt w:val="lowerLetter"/>
      <w:lvlText w:val="%2."/>
      <w:lvlJc w:val="left"/>
      <w:pPr>
        <w:ind w:left="1080" w:hanging="360"/>
      </w:pPr>
    </w:lvl>
    <w:lvl w:ilvl="2" w:tplc="65668FAA" w:tentative="1">
      <w:start w:val="1"/>
      <w:numFmt w:val="lowerRoman"/>
      <w:lvlText w:val="%3."/>
      <w:lvlJc w:val="right"/>
      <w:pPr>
        <w:ind w:left="1800" w:hanging="180"/>
      </w:pPr>
    </w:lvl>
    <w:lvl w:ilvl="3" w:tplc="F1F4AD2C" w:tentative="1">
      <w:start w:val="1"/>
      <w:numFmt w:val="decimal"/>
      <w:lvlText w:val="%4."/>
      <w:lvlJc w:val="left"/>
      <w:pPr>
        <w:ind w:left="2520" w:hanging="360"/>
      </w:pPr>
    </w:lvl>
    <w:lvl w:ilvl="4" w:tplc="108872D0" w:tentative="1">
      <w:start w:val="1"/>
      <w:numFmt w:val="lowerLetter"/>
      <w:lvlText w:val="%5."/>
      <w:lvlJc w:val="left"/>
      <w:pPr>
        <w:ind w:left="3240" w:hanging="360"/>
      </w:pPr>
    </w:lvl>
    <w:lvl w:ilvl="5" w:tplc="200821EC" w:tentative="1">
      <w:start w:val="1"/>
      <w:numFmt w:val="lowerRoman"/>
      <w:lvlText w:val="%6."/>
      <w:lvlJc w:val="right"/>
      <w:pPr>
        <w:ind w:left="3960" w:hanging="180"/>
      </w:pPr>
    </w:lvl>
    <w:lvl w:ilvl="6" w:tplc="A63CBFD4" w:tentative="1">
      <w:start w:val="1"/>
      <w:numFmt w:val="decimal"/>
      <w:lvlText w:val="%7."/>
      <w:lvlJc w:val="left"/>
      <w:pPr>
        <w:ind w:left="4680" w:hanging="360"/>
      </w:pPr>
    </w:lvl>
    <w:lvl w:ilvl="7" w:tplc="E1F29B50" w:tentative="1">
      <w:start w:val="1"/>
      <w:numFmt w:val="lowerLetter"/>
      <w:lvlText w:val="%8."/>
      <w:lvlJc w:val="left"/>
      <w:pPr>
        <w:ind w:left="5400" w:hanging="360"/>
      </w:pPr>
    </w:lvl>
    <w:lvl w:ilvl="8" w:tplc="B4EA1F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EA684F"/>
    <w:multiLevelType w:val="multilevel"/>
    <w:tmpl w:val="1C8A267A"/>
    <w:lvl w:ilvl="0">
      <w:start w:val="1"/>
      <w:numFmt w:val="decimal"/>
      <w:pStyle w:val="PASTRAIPOSANTRAT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none"/>
      <w:lvlText w:val="1.1"/>
      <w:lvlJc w:val="left"/>
      <w:pPr>
        <w:ind w:left="72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8" w15:restartNumberingAfterBreak="0">
    <w:nsid w:val="62232111"/>
    <w:multiLevelType w:val="hybridMultilevel"/>
    <w:tmpl w:val="672A4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15C41"/>
    <w:multiLevelType w:val="hybridMultilevel"/>
    <w:tmpl w:val="0672A89A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8D04A7E"/>
    <w:multiLevelType w:val="multilevel"/>
    <w:tmpl w:val="701A36D2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9483D8D"/>
    <w:multiLevelType w:val="hybridMultilevel"/>
    <w:tmpl w:val="1A4895AC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CF13919"/>
    <w:multiLevelType w:val="hybridMultilevel"/>
    <w:tmpl w:val="C48CD81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D149EE"/>
    <w:multiLevelType w:val="hybridMultilevel"/>
    <w:tmpl w:val="C55E1F4E"/>
    <w:lvl w:ilvl="0" w:tplc="EA3EE6A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E4CFD"/>
    <w:multiLevelType w:val="hybridMultilevel"/>
    <w:tmpl w:val="BB9034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743788"/>
    <w:multiLevelType w:val="multilevel"/>
    <w:tmpl w:val="DF427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antrastes"/>
      <w:lvlText w:val="%1.%2."/>
      <w:lvlJc w:val="left"/>
      <w:pPr>
        <w:ind w:left="792" w:hanging="432"/>
      </w:pPr>
    </w:lvl>
    <w:lvl w:ilvl="2">
      <w:start w:val="1"/>
      <w:numFmt w:val="decimal"/>
      <w:pStyle w:val="subsubantrastes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pStyle w:val="subsubsubantraste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EB4441C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7A82D68"/>
    <w:multiLevelType w:val="multilevel"/>
    <w:tmpl w:val="DAF8D474"/>
    <w:lvl w:ilvl="0">
      <w:start w:val="1"/>
      <w:numFmt w:val="decimal"/>
      <w:pStyle w:val="2PASTRAIPOSANTRASTE1LYGIS"/>
      <w:lvlText w:val="%1."/>
      <w:lvlJc w:val="left"/>
      <w:pPr>
        <w:ind w:left="2952" w:hanging="360"/>
      </w:pPr>
    </w:lvl>
    <w:lvl w:ilvl="1">
      <w:start w:val="1"/>
      <w:numFmt w:val="decimal"/>
      <w:lvlText w:val="%1.%2."/>
      <w:lvlJc w:val="left"/>
      <w:pPr>
        <w:ind w:left="3384" w:hanging="432"/>
      </w:pPr>
    </w:lvl>
    <w:lvl w:ilvl="2">
      <w:start w:val="1"/>
      <w:numFmt w:val="decimal"/>
      <w:lvlText w:val="%1.%2.%3."/>
      <w:lvlJc w:val="left"/>
      <w:pPr>
        <w:ind w:left="3816" w:hanging="504"/>
      </w:pPr>
    </w:lvl>
    <w:lvl w:ilvl="3">
      <w:start w:val="1"/>
      <w:numFmt w:val="decimal"/>
      <w:lvlText w:val="%1.%2.%3.%4."/>
      <w:lvlJc w:val="left"/>
      <w:pPr>
        <w:ind w:left="4320" w:hanging="648"/>
      </w:pPr>
    </w:lvl>
    <w:lvl w:ilvl="4">
      <w:start w:val="1"/>
      <w:numFmt w:val="decimal"/>
      <w:lvlText w:val="%1.%2.%3.%4.%5."/>
      <w:lvlJc w:val="left"/>
      <w:pPr>
        <w:ind w:left="4824" w:hanging="792"/>
      </w:pPr>
    </w:lvl>
    <w:lvl w:ilvl="5">
      <w:start w:val="1"/>
      <w:numFmt w:val="decimal"/>
      <w:lvlText w:val="%1.%2.%3.%4.%5.%6."/>
      <w:lvlJc w:val="left"/>
      <w:pPr>
        <w:ind w:left="5328" w:hanging="936"/>
      </w:pPr>
    </w:lvl>
    <w:lvl w:ilvl="6">
      <w:start w:val="1"/>
      <w:numFmt w:val="decimal"/>
      <w:lvlText w:val="%1.%2.%3.%4.%5.%6.%7."/>
      <w:lvlJc w:val="left"/>
      <w:pPr>
        <w:ind w:left="5832" w:hanging="1080"/>
      </w:pPr>
    </w:lvl>
    <w:lvl w:ilvl="7">
      <w:start w:val="1"/>
      <w:numFmt w:val="decimal"/>
      <w:lvlText w:val="%1.%2.%3.%4.%5.%6.%7.%8."/>
      <w:lvlJc w:val="left"/>
      <w:pPr>
        <w:ind w:left="6336" w:hanging="1224"/>
      </w:pPr>
    </w:lvl>
    <w:lvl w:ilvl="8">
      <w:start w:val="1"/>
      <w:numFmt w:val="decimal"/>
      <w:lvlText w:val="%1.%2.%3.%4.%5.%6.%7.%8.%9."/>
      <w:lvlJc w:val="left"/>
      <w:pPr>
        <w:ind w:left="6912" w:hanging="1440"/>
      </w:pPr>
    </w:lvl>
  </w:abstractNum>
  <w:abstractNum w:abstractNumId="48" w15:restartNumberingAfterBreak="0">
    <w:nsid w:val="7AB119F0"/>
    <w:multiLevelType w:val="hybridMultilevel"/>
    <w:tmpl w:val="B9EC2E80"/>
    <w:lvl w:ilvl="0" w:tplc="856E56D8">
      <w:start w:val="1"/>
      <w:numFmt w:val="bullet"/>
      <w:pStyle w:val="Punktai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062098">
    <w:abstractNumId w:val="11"/>
  </w:num>
  <w:num w:numId="2" w16cid:durableId="946503272">
    <w:abstractNumId w:val="21"/>
  </w:num>
  <w:num w:numId="3" w16cid:durableId="414283682">
    <w:abstractNumId w:val="31"/>
  </w:num>
  <w:num w:numId="4" w16cid:durableId="685517423">
    <w:abstractNumId w:val="34"/>
  </w:num>
  <w:num w:numId="5" w16cid:durableId="920604216">
    <w:abstractNumId w:val="40"/>
  </w:num>
  <w:num w:numId="6" w16cid:durableId="354500395">
    <w:abstractNumId w:val="9"/>
  </w:num>
  <w:num w:numId="7" w16cid:durableId="1560701162">
    <w:abstractNumId w:val="7"/>
  </w:num>
  <w:num w:numId="8" w16cid:durableId="1049500490">
    <w:abstractNumId w:val="6"/>
  </w:num>
  <w:num w:numId="9" w16cid:durableId="310182379">
    <w:abstractNumId w:val="5"/>
  </w:num>
  <w:num w:numId="10" w16cid:durableId="727843491">
    <w:abstractNumId w:val="4"/>
  </w:num>
  <w:num w:numId="11" w16cid:durableId="1606814432">
    <w:abstractNumId w:val="8"/>
  </w:num>
  <w:num w:numId="12" w16cid:durableId="1718119554">
    <w:abstractNumId w:val="3"/>
  </w:num>
  <w:num w:numId="13" w16cid:durableId="255672660">
    <w:abstractNumId w:val="2"/>
  </w:num>
  <w:num w:numId="14" w16cid:durableId="1724870033">
    <w:abstractNumId w:val="1"/>
  </w:num>
  <w:num w:numId="15" w16cid:durableId="617225366">
    <w:abstractNumId w:val="0"/>
  </w:num>
  <w:num w:numId="16" w16cid:durableId="2052027372">
    <w:abstractNumId w:val="13"/>
  </w:num>
  <w:num w:numId="17" w16cid:durableId="654995532">
    <w:abstractNumId w:val="37"/>
  </w:num>
  <w:num w:numId="18" w16cid:durableId="1745568866">
    <w:abstractNumId w:val="45"/>
  </w:num>
  <w:num w:numId="19" w16cid:durableId="1140880124">
    <w:abstractNumId w:val="15"/>
  </w:num>
  <w:num w:numId="20" w16cid:durableId="1837262029">
    <w:abstractNumId w:val="47"/>
  </w:num>
  <w:num w:numId="21" w16cid:durableId="1787118240">
    <w:abstractNumId w:val="29"/>
  </w:num>
  <w:num w:numId="22" w16cid:durableId="1255825867">
    <w:abstractNumId w:val="16"/>
  </w:num>
  <w:num w:numId="23" w16cid:durableId="1799836044">
    <w:abstractNumId w:val="36"/>
  </w:num>
  <w:num w:numId="24" w16cid:durableId="52192850">
    <w:abstractNumId w:val="25"/>
  </w:num>
  <w:num w:numId="25" w16cid:durableId="808669365">
    <w:abstractNumId w:val="28"/>
  </w:num>
  <w:num w:numId="26" w16cid:durableId="2054302800">
    <w:abstractNumId w:val="46"/>
  </w:num>
  <w:num w:numId="27" w16cid:durableId="335767598">
    <w:abstractNumId w:val="48"/>
  </w:num>
  <w:num w:numId="28" w16cid:durableId="1101871881">
    <w:abstractNumId w:val="35"/>
  </w:num>
  <w:num w:numId="29" w16cid:durableId="1033111830">
    <w:abstractNumId w:val="24"/>
  </w:num>
  <w:num w:numId="30" w16cid:durableId="368847161">
    <w:abstractNumId w:val="14"/>
  </w:num>
  <w:num w:numId="31" w16cid:durableId="679430545">
    <w:abstractNumId w:val="10"/>
  </w:num>
  <w:num w:numId="32" w16cid:durableId="18818135">
    <w:abstractNumId w:val="38"/>
  </w:num>
  <w:num w:numId="33" w16cid:durableId="1262109188">
    <w:abstractNumId w:val="26"/>
  </w:num>
  <w:num w:numId="34" w16cid:durableId="1300837268">
    <w:abstractNumId w:val="41"/>
  </w:num>
  <w:num w:numId="35" w16cid:durableId="1936359213">
    <w:abstractNumId w:val="23"/>
  </w:num>
  <w:num w:numId="36" w16cid:durableId="887716697">
    <w:abstractNumId w:val="42"/>
  </w:num>
  <w:num w:numId="37" w16cid:durableId="716205358">
    <w:abstractNumId w:val="30"/>
  </w:num>
  <w:num w:numId="38" w16cid:durableId="326401561">
    <w:abstractNumId w:val="32"/>
  </w:num>
  <w:num w:numId="39" w16cid:durableId="1385449852">
    <w:abstractNumId w:val="44"/>
  </w:num>
  <w:num w:numId="40" w16cid:durableId="1333148309">
    <w:abstractNumId w:val="17"/>
  </w:num>
  <w:num w:numId="41" w16cid:durableId="1085492982">
    <w:abstractNumId w:val="43"/>
  </w:num>
  <w:num w:numId="42" w16cid:durableId="212617518">
    <w:abstractNumId w:val="18"/>
  </w:num>
  <w:num w:numId="43" w16cid:durableId="1371800688">
    <w:abstractNumId w:val="39"/>
  </w:num>
  <w:num w:numId="44" w16cid:durableId="2132939086">
    <w:abstractNumId w:val="12"/>
  </w:num>
  <w:num w:numId="45" w16cid:durableId="1906910399">
    <w:abstractNumId w:val="33"/>
  </w:num>
  <w:num w:numId="46" w16cid:durableId="987124057">
    <w:abstractNumId w:val="20"/>
  </w:num>
  <w:num w:numId="47" w16cid:durableId="923342044">
    <w:abstractNumId w:val="27"/>
  </w:num>
  <w:num w:numId="48" w16cid:durableId="1076706218">
    <w:abstractNumId w:val="22"/>
  </w:num>
  <w:num w:numId="49" w16cid:durableId="484591846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91"/>
    <w:rsid w:val="00000E96"/>
    <w:rsid w:val="000010A6"/>
    <w:rsid w:val="000012A5"/>
    <w:rsid w:val="00001702"/>
    <w:rsid w:val="0000309D"/>
    <w:rsid w:val="00003F85"/>
    <w:rsid w:val="000042A7"/>
    <w:rsid w:val="0000574C"/>
    <w:rsid w:val="0000776F"/>
    <w:rsid w:val="00007BEB"/>
    <w:rsid w:val="0001031F"/>
    <w:rsid w:val="0001089D"/>
    <w:rsid w:val="00014078"/>
    <w:rsid w:val="00014C69"/>
    <w:rsid w:val="00014EE6"/>
    <w:rsid w:val="00015506"/>
    <w:rsid w:val="00015F7D"/>
    <w:rsid w:val="00016614"/>
    <w:rsid w:val="0001697F"/>
    <w:rsid w:val="00017146"/>
    <w:rsid w:val="00017985"/>
    <w:rsid w:val="00020096"/>
    <w:rsid w:val="00020F28"/>
    <w:rsid w:val="0002126A"/>
    <w:rsid w:val="00021978"/>
    <w:rsid w:val="000223AE"/>
    <w:rsid w:val="00022C7E"/>
    <w:rsid w:val="00022D15"/>
    <w:rsid w:val="0002368D"/>
    <w:rsid w:val="000247C0"/>
    <w:rsid w:val="00025C4B"/>
    <w:rsid w:val="0002608B"/>
    <w:rsid w:val="000260A3"/>
    <w:rsid w:val="000267B4"/>
    <w:rsid w:val="00027C8F"/>
    <w:rsid w:val="0003077E"/>
    <w:rsid w:val="0003104A"/>
    <w:rsid w:val="000314B5"/>
    <w:rsid w:val="00031715"/>
    <w:rsid w:val="00031FF6"/>
    <w:rsid w:val="000322EF"/>
    <w:rsid w:val="00032D92"/>
    <w:rsid w:val="00033816"/>
    <w:rsid w:val="00033D3A"/>
    <w:rsid w:val="00034881"/>
    <w:rsid w:val="00034D08"/>
    <w:rsid w:val="00037489"/>
    <w:rsid w:val="000378F4"/>
    <w:rsid w:val="00040234"/>
    <w:rsid w:val="00040530"/>
    <w:rsid w:val="0004141A"/>
    <w:rsid w:val="00041E58"/>
    <w:rsid w:val="00042FB8"/>
    <w:rsid w:val="0004356D"/>
    <w:rsid w:val="000444D1"/>
    <w:rsid w:val="000458B6"/>
    <w:rsid w:val="00046DED"/>
    <w:rsid w:val="000500DB"/>
    <w:rsid w:val="00050BFF"/>
    <w:rsid w:val="00051C27"/>
    <w:rsid w:val="000524DD"/>
    <w:rsid w:val="00053282"/>
    <w:rsid w:val="00054468"/>
    <w:rsid w:val="00054563"/>
    <w:rsid w:val="000549E2"/>
    <w:rsid w:val="00054C06"/>
    <w:rsid w:val="0005536A"/>
    <w:rsid w:val="0005554D"/>
    <w:rsid w:val="000556BE"/>
    <w:rsid w:val="0005701F"/>
    <w:rsid w:val="0006011A"/>
    <w:rsid w:val="000626F4"/>
    <w:rsid w:val="00062F89"/>
    <w:rsid w:val="0006367E"/>
    <w:rsid w:val="000639F7"/>
    <w:rsid w:val="00063F7C"/>
    <w:rsid w:val="00065244"/>
    <w:rsid w:val="00067EE8"/>
    <w:rsid w:val="00070568"/>
    <w:rsid w:val="00070F98"/>
    <w:rsid w:val="0007137D"/>
    <w:rsid w:val="00071898"/>
    <w:rsid w:val="000719D9"/>
    <w:rsid w:val="00072C1A"/>
    <w:rsid w:val="0007304C"/>
    <w:rsid w:val="0007453D"/>
    <w:rsid w:val="0007499F"/>
    <w:rsid w:val="0007537B"/>
    <w:rsid w:val="00076080"/>
    <w:rsid w:val="000763F0"/>
    <w:rsid w:val="000765CD"/>
    <w:rsid w:val="0007712F"/>
    <w:rsid w:val="000779A1"/>
    <w:rsid w:val="00080885"/>
    <w:rsid w:val="00082080"/>
    <w:rsid w:val="000820A5"/>
    <w:rsid w:val="0008270D"/>
    <w:rsid w:val="00082F29"/>
    <w:rsid w:val="000848C0"/>
    <w:rsid w:val="00084CA5"/>
    <w:rsid w:val="0008694E"/>
    <w:rsid w:val="0009274D"/>
    <w:rsid w:val="00092F02"/>
    <w:rsid w:val="00093A9C"/>
    <w:rsid w:val="000940B6"/>
    <w:rsid w:val="00095736"/>
    <w:rsid w:val="0009573B"/>
    <w:rsid w:val="00096017"/>
    <w:rsid w:val="0009647A"/>
    <w:rsid w:val="000966C8"/>
    <w:rsid w:val="000972C4"/>
    <w:rsid w:val="000976D3"/>
    <w:rsid w:val="000979A3"/>
    <w:rsid w:val="000A05B1"/>
    <w:rsid w:val="000A07B4"/>
    <w:rsid w:val="000A0B55"/>
    <w:rsid w:val="000A0D4D"/>
    <w:rsid w:val="000A0DC1"/>
    <w:rsid w:val="000A128A"/>
    <w:rsid w:val="000A1846"/>
    <w:rsid w:val="000A22BC"/>
    <w:rsid w:val="000A26A7"/>
    <w:rsid w:val="000A2D22"/>
    <w:rsid w:val="000A362B"/>
    <w:rsid w:val="000A37EC"/>
    <w:rsid w:val="000A449F"/>
    <w:rsid w:val="000A4699"/>
    <w:rsid w:val="000A5092"/>
    <w:rsid w:val="000A756D"/>
    <w:rsid w:val="000A7AFE"/>
    <w:rsid w:val="000B00BA"/>
    <w:rsid w:val="000B1714"/>
    <w:rsid w:val="000B4B67"/>
    <w:rsid w:val="000B4E81"/>
    <w:rsid w:val="000B52CE"/>
    <w:rsid w:val="000B6FC4"/>
    <w:rsid w:val="000C067D"/>
    <w:rsid w:val="000C09A0"/>
    <w:rsid w:val="000C0D06"/>
    <w:rsid w:val="000C1D2F"/>
    <w:rsid w:val="000C23C7"/>
    <w:rsid w:val="000C2764"/>
    <w:rsid w:val="000C28E2"/>
    <w:rsid w:val="000C2FF3"/>
    <w:rsid w:val="000C4410"/>
    <w:rsid w:val="000C4D53"/>
    <w:rsid w:val="000C65E9"/>
    <w:rsid w:val="000C6E45"/>
    <w:rsid w:val="000C721B"/>
    <w:rsid w:val="000C73FA"/>
    <w:rsid w:val="000D114E"/>
    <w:rsid w:val="000D1779"/>
    <w:rsid w:val="000D1DAD"/>
    <w:rsid w:val="000D2531"/>
    <w:rsid w:val="000D298D"/>
    <w:rsid w:val="000D3321"/>
    <w:rsid w:val="000D384A"/>
    <w:rsid w:val="000D48C8"/>
    <w:rsid w:val="000D4921"/>
    <w:rsid w:val="000D5141"/>
    <w:rsid w:val="000D60CE"/>
    <w:rsid w:val="000D6DA4"/>
    <w:rsid w:val="000D7B32"/>
    <w:rsid w:val="000D7E95"/>
    <w:rsid w:val="000E0FF4"/>
    <w:rsid w:val="000E37C1"/>
    <w:rsid w:val="000E3938"/>
    <w:rsid w:val="000E415B"/>
    <w:rsid w:val="000E4213"/>
    <w:rsid w:val="000E4609"/>
    <w:rsid w:val="000E4FB3"/>
    <w:rsid w:val="000E61CB"/>
    <w:rsid w:val="000E703F"/>
    <w:rsid w:val="000F00F7"/>
    <w:rsid w:val="000F0226"/>
    <w:rsid w:val="000F08E3"/>
    <w:rsid w:val="000F1CE7"/>
    <w:rsid w:val="000F22A4"/>
    <w:rsid w:val="000F2509"/>
    <w:rsid w:val="000F3043"/>
    <w:rsid w:val="000F3DEB"/>
    <w:rsid w:val="000F56C8"/>
    <w:rsid w:val="000F570C"/>
    <w:rsid w:val="000F572C"/>
    <w:rsid w:val="000F657F"/>
    <w:rsid w:val="000F6B06"/>
    <w:rsid w:val="000F6B25"/>
    <w:rsid w:val="000F6E66"/>
    <w:rsid w:val="000F76F7"/>
    <w:rsid w:val="000F7BD6"/>
    <w:rsid w:val="000F7C0F"/>
    <w:rsid w:val="000F7FF9"/>
    <w:rsid w:val="00100952"/>
    <w:rsid w:val="001010C8"/>
    <w:rsid w:val="00101165"/>
    <w:rsid w:val="001011A9"/>
    <w:rsid w:val="001016A2"/>
    <w:rsid w:val="00101D29"/>
    <w:rsid w:val="00102E7E"/>
    <w:rsid w:val="00103081"/>
    <w:rsid w:val="00103367"/>
    <w:rsid w:val="001038A3"/>
    <w:rsid w:val="00104B2A"/>
    <w:rsid w:val="00104BBA"/>
    <w:rsid w:val="0010573D"/>
    <w:rsid w:val="00105CA7"/>
    <w:rsid w:val="001063AE"/>
    <w:rsid w:val="001063EC"/>
    <w:rsid w:val="00107B8F"/>
    <w:rsid w:val="00107C60"/>
    <w:rsid w:val="00107F65"/>
    <w:rsid w:val="00110BB4"/>
    <w:rsid w:val="0011101A"/>
    <w:rsid w:val="00111BC6"/>
    <w:rsid w:val="00112A5A"/>
    <w:rsid w:val="00112A73"/>
    <w:rsid w:val="001148F6"/>
    <w:rsid w:val="00114E21"/>
    <w:rsid w:val="00115943"/>
    <w:rsid w:val="00115FDC"/>
    <w:rsid w:val="001161E2"/>
    <w:rsid w:val="00116AD7"/>
    <w:rsid w:val="00116E87"/>
    <w:rsid w:val="00120299"/>
    <w:rsid w:val="00121A55"/>
    <w:rsid w:val="00121BA9"/>
    <w:rsid w:val="00121BCB"/>
    <w:rsid w:val="00121C19"/>
    <w:rsid w:val="00122018"/>
    <w:rsid w:val="0012278E"/>
    <w:rsid w:val="00122CFF"/>
    <w:rsid w:val="00122D7B"/>
    <w:rsid w:val="00122E7C"/>
    <w:rsid w:val="001248D2"/>
    <w:rsid w:val="001270C0"/>
    <w:rsid w:val="0012718F"/>
    <w:rsid w:val="0013079B"/>
    <w:rsid w:val="00131F92"/>
    <w:rsid w:val="0013262E"/>
    <w:rsid w:val="00132FCB"/>
    <w:rsid w:val="001338D8"/>
    <w:rsid w:val="001343A3"/>
    <w:rsid w:val="00134613"/>
    <w:rsid w:val="00136F2C"/>
    <w:rsid w:val="00137568"/>
    <w:rsid w:val="00140787"/>
    <w:rsid w:val="00141745"/>
    <w:rsid w:val="00142291"/>
    <w:rsid w:val="00142715"/>
    <w:rsid w:val="00143DFB"/>
    <w:rsid w:val="0014419A"/>
    <w:rsid w:val="00144521"/>
    <w:rsid w:val="00144FD9"/>
    <w:rsid w:val="00145912"/>
    <w:rsid w:val="00145F34"/>
    <w:rsid w:val="00146549"/>
    <w:rsid w:val="00146B62"/>
    <w:rsid w:val="00150409"/>
    <w:rsid w:val="00150D40"/>
    <w:rsid w:val="0015240B"/>
    <w:rsid w:val="001529A2"/>
    <w:rsid w:val="0015306A"/>
    <w:rsid w:val="001530E3"/>
    <w:rsid w:val="0015386E"/>
    <w:rsid w:val="00153B13"/>
    <w:rsid w:val="00153FFF"/>
    <w:rsid w:val="00155570"/>
    <w:rsid w:val="001559B5"/>
    <w:rsid w:val="00155CE7"/>
    <w:rsid w:val="00156270"/>
    <w:rsid w:val="001565A7"/>
    <w:rsid w:val="001566A1"/>
    <w:rsid w:val="00156BF3"/>
    <w:rsid w:val="00156EEB"/>
    <w:rsid w:val="00157D2A"/>
    <w:rsid w:val="00161266"/>
    <w:rsid w:val="00161846"/>
    <w:rsid w:val="00161B0B"/>
    <w:rsid w:val="00161F30"/>
    <w:rsid w:val="001623A0"/>
    <w:rsid w:val="00163378"/>
    <w:rsid w:val="001633B7"/>
    <w:rsid w:val="00163C37"/>
    <w:rsid w:val="00165E84"/>
    <w:rsid w:val="00166786"/>
    <w:rsid w:val="00166D86"/>
    <w:rsid w:val="00170585"/>
    <w:rsid w:val="00170F2B"/>
    <w:rsid w:val="00171A5E"/>
    <w:rsid w:val="0017257C"/>
    <w:rsid w:val="00172855"/>
    <w:rsid w:val="0017327F"/>
    <w:rsid w:val="00174243"/>
    <w:rsid w:val="00174E86"/>
    <w:rsid w:val="00175773"/>
    <w:rsid w:val="00175EFF"/>
    <w:rsid w:val="0017715A"/>
    <w:rsid w:val="00177659"/>
    <w:rsid w:val="00180481"/>
    <w:rsid w:val="00180A15"/>
    <w:rsid w:val="00181204"/>
    <w:rsid w:val="00182EC4"/>
    <w:rsid w:val="00183F11"/>
    <w:rsid w:val="00184A67"/>
    <w:rsid w:val="00185036"/>
    <w:rsid w:val="00185E1A"/>
    <w:rsid w:val="001861AE"/>
    <w:rsid w:val="001867D5"/>
    <w:rsid w:val="00186C76"/>
    <w:rsid w:val="001873E4"/>
    <w:rsid w:val="00187E00"/>
    <w:rsid w:val="00190480"/>
    <w:rsid w:val="001908FC"/>
    <w:rsid w:val="00190C73"/>
    <w:rsid w:val="0019113C"/>
    <w:rsid w:val="001919F1"/>
    <w:rsid w:val="00191A07"/>
    <w:rsid w:val="00191E55"/>
    <w:rsid w:val="0019237E"/>
    <w:rsid w:val="00192708"/>
    <w:rsid w:val="001934F9"/>
    <w:rsid w:val="00193D40"/>
    <w:rsid w:val="00194CE7"/>
    <w:rsid w:val="00194D6D"/>
    <w:rsid w:val="00197A90"/>
    <w:rsid w:val="00197EE5"/>
    <w:rsid w:val="001A05AC"/>
    <w:rsid w:val="001A1088"/>
    <w:rsid w:val="001A14F5"/>
    <w:rsid w:val="001A1515"/>
    <w:rsid w:val="001A20BE"/>
    <w:rsid w:val="001A279E"/>
    <w:rsid w:val="001A2882"/>
    <w:rsid w:val="001A29CD"/>
    <w:rsid w:val="001A39D4"/>
    <w:rsid w:val="001A478A"/>
    <w:rsid w:val="001A49D1"/>
    <w:rsid w:val="001A649C"/>
    <w:rsid w:val="001A7BBD"/>
    <w:rsid w:val="001A7C28"/>
    <w:rsid w:val="001B1683"/>
    <w:rsid w:val="001B1ABD"/>
    <w:rsid w:val="001B1BFD"/>
    <w:rsid w:val="001B1C8F"/>
    <w:rsid w:val="001B26AF"/>
    <w:rsid w:val="001B2991"/>
    <w:rsid w:val="001B3400"/>
    <w:rsid w:val="001B3637"/>
    <w:rsid w:val="001B41C6"/>
    <w:rsid w:val="001B420F"/>
    <w:rsid w:val="001B4568"/>
    <w:rsid w:val="001B4C25"/>
    <w:rsid w:val="001B4FCB"/>
    <w:rsid w:val="001B5BA9"/>
    <w:rsid w:val="001B66D3"/>
    <w:rsid w:val="001B73FD"/>
    <w:rsid w:val="001B7B48"/>
    <w:rsid w:val="001B7DFD"/>
    <w:rsid w:val="001C01A5"/>
    <w:rsid w:val="001C104E"/>
    <w:rsid w:val="001C183C"/>
    <w:rsid w:val="001C1936"/>
    <w:rsid w:val="001C374F"/>
    <w:rsid w:val="001C3B20"/>
    <w:rsid w:val="001C3CAF"/>
    <w:rsid w:val="001C5B83"/>
    <w:rsid w:val="001C5C1B"/>
    <w:rsid w:val="001C5F0E"/>
    <w:rsid w:val="001C6888"/>
    <w:rsid w:val="001C6A99"/>
    <w:rsid w:val="001C77B7"/>
    <w:rsid w:val="001C78F2"/>
    <w:rsid w:val="001D04E0"/>
    <w:rsid w:val="001D102B"/>
    <w:rsid w:val="001D3773"/>
    <w:rsid w:val="001D394F"/>
    <w:rsid w:val="001D3CE3"/>
    <w:rsid w:val="001D4DA7"/>
    <w:rsid w:val="001D5C27"/>
    <w:rsid w:val="001D6757"/>
    <w:rsid w:val="001D6865"/>
    <w:rsid w:val="001D6DAE"/>
    <w:rsid w:val="001D6E04"/>
    <w:rsid w:val="001E0915"/>
    <w:rsid w:val="001E153E"/>
    <w:rsid w:val="001E1C3E"/>
    <w:rsid w:val="001E327D"/>
    <w:rsid w:val="001E3532"/>
    <w:rsid w:val="001E3ABF"/>
    <w:rsid w:val="001E44A6"/>
    <w:rsid w:val="001E46F2"/>
    <w:rsid w:val="001E4F30"/>
    <w:rsid w:val="001E5888"/>
    <w:rsid w:val="001E5BC3"/>
    <w:rsid w:val="001E641E"/>
    <w:rsid w:val="001E7AF6"/>
    <w:rsid w:val="001E7B32"/>
    <w:rsid w:val="001F0DBF"/>
    <w:rsid w:val="001F1AE9"/>
    <w:rsid w:val="001F1FCC"/>
    <w:rsid w:val="001F2E1B"/>
    <w:rsid w:val="001F30BA"/>
    <w:rsid w:val="001F3696"/>
    <w:rsid w:val="001F3762"/>
    <w:rsid w:val="001F49B4"/>
    <w:rsid w:val="001F67E7"/>
    <w:rsid w:val="001F70DB"/>
    <w:rsid w:val="001F787D"/>
    <w:rsid w:val="001F78BF"/>
    <w:rsid w:val="002003EF"/>
    <w:rsid w:val="00200AE9"/>
    <w:rsid w:val="00201A18"/>
    <w:rsid w:val="00202665"/>
    <w:rsid w:val="002042BD"/>
    <w:rsid w:val="00205037"/>
    <w:rsid w:val="002051A1"/>
    <w:rsid w:val="002054BA"/>
    <w:rsid w:val="002055A0"/>
    <w:rsid w:val="002055AD"/>
    <w:rsid w:val="00205CBB"/>
    <w:rsid w:val="00205FC0"/>
    <w:rsid w:val="002072C9"/>
    <w:rsid w:val="002076D0"/>
    <w:rsid w:val="0021035F"/>
    <w:rsid w:val="00210632"/>
    <w:rsid w:val="00210789"/>
    <w:rsid w:val="00212A08"/>
    <w:rsid w:val="00214164"/>
    <w:rsid w:val="00215453"/>
    <w:rsid w:val="002156A7"/>
    <w:rsid w:val="002158C9"/>
    <w:rsid w:val="002171A9"/>
    <w:rsid w:val="002173D6"/>
    <w:rsid w:val="0021743F"/>
    <w:rsid w:val="002178E2"/>
    <w:rsid w:val="0022016B"/>
    <w:rsid w:val="00221219"/>
    <w:rsid w:val="00221F0B"/>
    <w:rsid w:val="0022375F"/>
    <w:rsid w:val="00223884"/>
    <w:rsid w:val="0022399C"/>
    <w:rsid w:val="0022409B"/>
    <w:rsid w:val="002243A9"/>
    <w:rsid w:val="00226A2A"/>
    <w:rsid w:val="0022711A"/>
    <w:rsid w:val="00227FEF"/>
    <w:rsid w:val="0023065D"/>
    <w:rsid w:val="002338FC"/>
    <w:rsid w:val="002340E1"/>
    <w:rsid w:val="002347D5"/>
    <w:rsid w:val="00234CE1"/>
    <w:rsid w:val="002353ED"/>
    <w:rsid w:val="00236866"/>
    <w:rsid w:val="00237005"/>
    <w:rsid w:val="00240623"/>
    <w:rsid w:val="002407F5"/>
    <w:rsid w:val="002412DC"/>
    <w:rsid w:val="0024186E"/>
    <w:rsid w:val="00241A73"/>
    <w:rsid w:val="00242200"/>
    <w:rsid w:val="0024234E"/>
    <w:rsid w:val="00243154"/>
    <w:rsid w:val="002441BB"/>
    <w:rsid w:val="00244E7B"/>
    <w:rsid w:val="00244E8D"/>
    <w:rsid w:val="00245C0E"/>
    <w:rsid w:val="0024617B"/>
    <w:rsid w:val="00246521"/>
    <w:rsid w:val="00246B1A"/>
    <w:rsid w:val="00246D91"/>
    <w:rsid w:val="0024747B"/>
    <w:rsid w:val="0024797E"/>
    <w:rsid w:val="00247B6B"/>
    <w:rsid w:val="00250569"/>
    <w:rsid w:val="00250986"/>
    <w:rsid w:val="00250BAB"/>
    <w:rsid w:val="00251EE2"/>
    <w:rsid w:val="002533D7"/>
    <w:rsid w:val="002533F7"/>
    <w:rsid w:val="00253681"/>
    <w:rsid w:val="0025446F"/>
    <w:rsid w:val="0025478B"/>
    <w:rsid w:val="00255BB1"/>
    <w:rsid w:val="00256A81"/>
    <w:rsid w:val="00256D38"/>
    <w:rsid w:val="002574A3"/>
    <w:rsid w:val="00257596"/>
    <w:rsid w:val="0025779B"/>
    <w:rsid w:val="00260470"/>
    <w:rsid w:val="00260A37"/>
    <w:rsid w:val="00260E8E"/>
    <w:rsid w:val="00261944"/>
    <w:rsid w:val="00261B99"/>
    <w:rsid w:val="002625ED"/>
    <w:rsid w:val="00262614"/>
    <w:rsid w:val="002627CF"/>
    <w:rsid w:val="00262D45"/>
    <w:rsid w:val="00263DA6"/>
    <w:rsid w:val="002650C5"/>
    <w:rsid w:val="002659A7"/>
    <w:rsid w:val="00266801"/>
    <w:rsid w:val="00270B8F"/>
    <w:rsid w:val="002712CE"/>
    <w:rsid w:val="00271D12"/>
    <w:rsid w:val="0027295C"/>
    <w:rsid w:val="00272EDF"/>
    <w:rsid w:val="0027336D"/>
    <w:rsid w:val="00273372"/>
    <w:rsid w:val="0027383B"/>
    <w:rsid w:val="00276270"/>
    <w:rsid w:val="002763C1"/>
    <w:rsid w:val="00276795"/>
    <w:rsid w:val="00276E5A"/>
    <w:rsid w:val="00276EAC"/>
    <w:rsid w:val="00277845"/>
    <w:rsid w:val="00277F37"/>
    <w:rsid w:val="00281F74"/>
    <w:rsid w:val="00282ADA"/>
    <w:rsid w:val="002834F9"/>
    <w:rsid w:val="002837B2"/>
    <w:rsid w:val="002838C1"/>
    <w:rsid w:val="00284017"/>
    <w:rsid w:val="002844E5"/>
    <w:rsid w:val="00284E00"/>
    <w:rsid w:val="00284E69"/>
    <w:rsid w:val="00285B48"/>
    <w:rsid w:val="002874C4"/>
    <w:rsid w:val="00290F6E"/>
    <w:rsid w:val="00291A6D"/>
    <w:rsid w:val="00292419"/>
    <w:rsid w:val="00292B88"/>
    <w:rsid w:val="00292E3E"/>
    <w:rsid w:val="002945DD"/>
    <w:rsid w:val="00295F50"/>
    <w:rsid w:val="002961F0"/>
    <w:rsid w:val="00297066"/>
    <w:rsid w:val="002975A3"/>
    <w:rsid w:val="002976B7"/>
    <w:rsid w:val="002A010B"/>
    <w:rsid w:val="002A059F"/>
    <w:rsid w:val="002A231A"/>
    <w:rsid w:val="002A27F5"/>
    <w:rsid w:val="002A28B1"/>
    <w:rsid w:val="002A2D3D"/>
    <w:rsid w:val="002A3FFE"/>
    <w:rsid w:val="002A42AA"/>
    <w:rsid w:val="002A478A"/>
    <w:rsid w:val="002A49FE"/>
    <w:rsid w:val="002A4A72"/>
    <w:rsid w:val="002A5042"/>
    <w:rsid w:val="002A5817"/>
    <w:rsid w:val="002A58EB"/>
    <w:rsid w:val="002A5E8C"/>
    <w:rsid w:val="002B00C0"/>
    <w:rsid w:val="002B02E0"/>
    <w:rsid w:val="002B15F6"/>
    <w:rsid w:val="002B1BF4"/>
    <w:rsid w:val="002B2908"/>
    <w:rsid w:val="002B2BB3"/>
    <w:rsid w:val="002B2CF4"/>
    <w:rsid w:val="002B40EB"/>
    <w:rsid w:val="002B42A0"/>
    <w:rsid w:val="002B48BE"/>
    <w:rsid w:val="002B6510"/>
    <w:rsid w:val="002B77B7"/>
    <w:rsid w:val="002C00A8"/>
    <w:rsid w:val="002C191B"/>
    <w:rsid w:val="002C3183"/>
    <w:rsid w:val="002C3718"/>
    <w:rsid w:val="002C4B49"/>
    <w:rsid w:val="002C4D22"/>
    <w:rsid w:val="002C5431"/>
    <w:rsid w:val="002C6702"/>
    <w:rsid w:val="002C73F3"/>
    <w:rsid w:val="002C7D84"/>
    <w:rsid w:val="002D066F"/>
    <w:rsid w:val="002D0E23"/>
    <w:rsid w:val="002D142F"/>
    <w:rsid w:val="002D34CA"/>
    <w:rsid w:val="002D3777"/>
    <w:rsid w:val="002D3EE2"/>
    <w:rsid w:val="002D46D5"/>
    <w:rsid w:val="002D5279"/>
    <w:rsid w:val="002D52E0"/>
    <w:rsid w:val="002D5FB7"/>
    <w:rsid w:val="002D6314"/>
    <w:rsid w:val="002D6493"/>
    <w:rsid w:val="002D6D4D"/>
    <w:rsid w:val="002D7659"/>
    <w:rsid w:val="002E105F"/>
    <w:rsid w:val="002E1887"/>
    <w:rsid w:val="002E202B"/>
    <w:rsid w:val="002E26C3"/>
    <w:rsid w:val="002E2B5C"/>
    <w:rsid w:val="002E34DA"/>
    <w:rsid w:val="002E467E"/>
    <w:rsid w:val="002E568A"/>
    <w:rsid w:val="002E5C4B"/>
    <w:rsid w:val="002E6ACE"/>
    <w:rsid w:val="002F0780"/>
    <w:rsid w:val="002F0E87"/>
    <w:rsid w:val="002F13C3"/>
    <w:rsid w:val="002F18BF"/>
    <w:rsid w:val="002F1E40"/>
    <w:rsid w:val="002F25A1"/>
    <w:rsid w:val="002F31B8"/>
    <w:rsid w:val="002F3554"/>
    <w:rsid w:val="002F3DB7"/>
    <w:rsid w:val="002F4AB6"/>
    <w:rsid w:val="002F57C8"/>
    <w:rsid w:val="002F7C6F"/>
    <w:rsid w:val="003020B6"/>
    <w:rsid w:val="00302816"/>
    <w:rsid w:val="00303D5B"/>
    <w:rsid w:val="00303F08"/>
    <w:rsid w:val="00304620"/>
    <w:rsid w:val="0030493A"/>
    <w:rsid w:val="00304AA0"/>
    <w:rsid w:val="00304AEC"/>
    <w:rsid w:val="00304BA3"/>
    <w:rsid w:val="00305512"/>
    <w:rsid w:val="0030570E"/>
    <w:rsid w:val="00305965"/>
    <w:rsid w:val="0030667C"/>
    <w:rsid w:val="00306F91"/>
    <w:rsid w:val="00307CAB"/>
    <w:rsid w:val="003102C9"/>
    <w:rsid w:val="0031070E"/>
    <w:rsid w:val="00311574"/>
    <w:rsid w:val="00311C8D"/>
    <w:rsid w:val="00311CB3"/>
    <w:rsid w:val="003126DF"/>
    <w:rsid w:val="00312BD6"/>
    <w:rsid w:val="00313603"/>
    <w:rsid w:val="0031434E"/>
    <w:rsid w:val="00315B9B"/>
    <w:rsid w:val="00316014"/>
    <w:rsid w:val="00316247"/>
    <w:rsid w:val="00316566"/>
    <w:rsid w:val="003209AE"/>
    <w:rsid w:val="00320B64"/>
    <w:rsid w:val="00321789"/>
    <w:rsid w:val="003218D1"/>
    <w:rsid w:val="00322905"/>
    <w:rsid w:val="0032296C"/>
    <w:rsid w:val="00324E68"/>
    <w:rsid w:val="003262F0"/>
    <w:rsid w:val="00330656"/>
    <w:rsid w:val="0033067B"/>
    <w:rsid w:val="00330E8C"/>
    <w:rsid w:val="00331291"/>
    <w:rsid w:val="00331377"/>
    <w:rsid w:val="0033179C"/>
    <w:rsid w:val="00331B37"/>
    <w:rsid w:val="00333CFF"/>
    <w:rsid w:val="00334316"/>
    <w:rsid w:val="00335275"/>
    <w:rsid w:val="0033677D"/>
    <w:rsid w:val="00336984"/>
    <w:rsid w:val="00337E76"/>
    <w:rsid w:val="00340177"/>
    <w:rsid w:val="0034104C"/>
    <w:rsid w:val="00341F59"/>
    <w:rsid w:val="00342858"/>
    <w:rsid w:val="0034393C"/>
    <w:rsid w:val="00346FB2"/>
    <w:rsid w:val="0034782A"/>
    <w:rsid w:val="0035018A"/>
    <w:rsid w:val="00351C1C"/>
    <w:rsid w:val="0035239C"/>
    <w:rsid w:val="00352CE7"/>
    <w:rsid w:val="00353A18"/>
    <w:rsid w:val="003540B7"/>
    <w:rsid w:val="003547BE"/>
    <w:rsid w:val="00354ACA"/>
    <w:rsid w:val="0035544B"/>
    <w:rsid w:val="0035644A"/>
    <w:rsid w:val="003567A6"/>
    <w:rsid w:val="003568B2"/>
    <w:rsid w:val="003568CA"/>
    <w:rsid w:val="00357BDE"/>
    <w:rsid w:val="00361817"/>
    <w:rsid w:val="00361BF2"/>
    <w:rsid w:val="00362AC4"/>
    <w:rsid w:val="003631C0"/>
    <w:rsid w:val="0036347B"/>
    <w:rsid w:val="00363638"/>
    <w:rsid w:val="0036513B"/>
    <w:rsid w:val="003657EE"/>
    <w:rsid w:val="00366042"/>
    <w:rsid w:val="0036615C"/>
    <w:rsid w:val="003664A7"/>
    <w:rsid w:val="00366CBD"/>
    <w:rsid w:val="00366CC1"/>
    <w:rsid w:val="00367F08"/>
    <w:rsid w:val="0037007B"/>
    <w:rsid w:val="00371345"/>
    <w:rsid w:val="00371ABE"/>
    <w:rsid w:val="00371C40"/>
    <w:rsid w:val="00371F74"/>
    <w:rsid w:val="00372975"/>
    <w:rsid w:val="00373030"/>
    <w:rsid w:val="003735BB"/>
    <w:rsid w:val="00373D10"/>
    <w:rsid w:val="00375926"/>
    <w:rsid w:val="00375ED7"/>
    <w:rsid w:val="00376115"/>
    <w:rsid w:val="00376D35"/>
    <w:rsid w:val="00376E0B"/>
    <w:rsid w:val="00377171"/>
    <w:rsid w:val="0037794D"/>
    <w:rsid w:val="003805DF"/>
    <w:rsid w:val="0038355D"/>
    <w:rsid w:val="0038394E"/>
    <w:rsid w:val="003843D0"/>
    <w:rsid w:val="003846EB"/>
    <w:rsid w:val="00384EEC"/>
    <w:rsid w:val="0038507D"/>
    <w:rsid w:val="0038554A"/>
    <w:rsid w:val="003867E5"/>
    <w:rsid w:val="00386D2F"/>
    <w:rsid w:val="00386F17"/>
    <w:rsid w:val="003870CD"/>
    <w:rsid w:val="003903D3"/>
    <w:rsid w:val="00390E69"/>
    <w:rsid w:val="0039161B"/>
    <w:rsid w:val="00391D4F"/>
    <w:rsid w:val="00391EC1"/>
    <w:rsid w:val="00392780"/>
    <w:rsid w:val="00393516"/>
    <w:rsid w:val="00393F9E"/>
    <w:rsid w:val="003947E7"/>
    <w:rsid w:val="00395DA1"/>
    <w:rsid w:val="00395FDB"/>
    <w:rsid w:val="0039694F"/>
    <w:rsid w:val="00396F11"/>
    <w:rsid w:val="003974AD"/>
    <w:rsid w:val="00397590"/>
    <w:rsid w:val="00397DE8"/>
    <w:rsid w:val="003A0111"/>
    <w:rsid w:val="003A1ED0"/>
    <w:rsid w:val="003A20E3"/>
    <w:rsid w:val="003A27C5"/>
    <w:rsid w:val="003A2A44"/>
    <w:rsid w:val="003A3013"/>
    <w:rsid w:val="003A3435"/>
    <w:rsid w:val="003A3C94"/>
    <w:rsid w:val="003A47A1"/>
    <w:rsid w:val="003A75FC"/>
    <w:rsid w:val="003A7966"/>
    <w:rsid w:val="003B06D0"/>
    <w:rsid w:val="003B0A05"/>
    <w:rsid w:val="003B15EE"/>
    <w:rsid w:val="003B168D"/>
    <w:rsid w:val="003B1892"/>
    <w:rsid w:val="003B21F2"/>
    <w:rsid w:val="003B2B65"/>
    <w:rsid w:val="003B30B9"/>
    <w:rsid w:val="003B3109"/>
    <w:rsid w:val="003B3BB0"/>
    <w:rsid w:val="003B3F18"/>
    <w:rsid w:val="003B3FE1"/>
    <w:rsid w:val="003B4DAA"/>
    <w:rsid w:val="003B652A"/>
    <w:rsid w:val="003B77E8"/>
    <w:rsid w:val="003C0272"/>
    <w:rsid w:val="003C0A07"/>
    <w:rsid w:val="003C0B22"/>
    <w:rsid w:val="003C0C76"/>
    <w:rsid w:val="003C29B4"/>
    <w:rsid w:val="003C2CC7"/>
    <w:rsid w:val="003C352D"/>
    <w:rsid w:val="003C3833"/>
    <w:rsid w:val="003C3891"/>
    <w:rsid w:val="003C4105"/>
    <w:rsid w:val="003C4904"/>
    <w:rsid w:val="003C4F37"/>
    <w:rsid w:val="003C4F86"/>
    <w:rsid w:val="003C5212"/>
    <w:rsid w:val="003C5E0E"/>
    <w:rsid w:val="003C69C6"/>
    <w:rsid w:val="003C6C81"/>
    <w:rsid w:val="003C6E14"/>
    <w:rsid w:val="003D077F"/>
    <w:rsid w:val="003D12C6"/>
    <w:rsid w:val="003D1F5E"/>
    <w:rsid w:val="003D2C4F"/>
    <w:rsid w:val="003D4704"/>
    <w:rsid w:val="003D4E1A"/>
    <w:rsid w:val="003D6001"/>
    <w:rsid w:val="003D7AB9"/>
    <w:rsid w:val="003D7AC1"/>
    <w:rsid w:val="003D7E0C"/>
    <w:rsid w:val="003E0D67"/>
    <w:rsid w:val="003E0EBC"/>
    <w:rsid w:val="003E16C2"/>
    <w:rsid w:val="003E18DF"/>
    <w:rsid w:val="003E1D59"/>
    <w:rsid w:val="003E1EBE"/>
    <w:rsid w:val="003E30EA"/>
    <w:rsid w:val="003E31A0"/>
    <w:rsid w:val="003E418F"/>
    <w:rsid w:val="003E4479"/>
    <w:rsid w:val="003E520A"/>
    <w:rsid w:val="003E5575"/>
    <w:rsid w:val="003E61C0"/>
    <w:rsid w:val="003E6668"/>
    <w:rsid w:val="003E6C30"/>
    <w:rsid w:val="003E6C48"/>
    <w:rsid w:val="003E712F"/>
    <w:rsid w:val="003E7BBC"/>
    <w:rsid w:val="003F00CC"/>
    <w:rsid w:val="003F0762"/>
    <w:rsid w:val="003F0962"/>
    <w:rsid w:val="003F0AD7"/>
    <w:rsid w:val="003F1410"/>
    <w:rsid w:val="003F3ED9"/>
    <w:rsid w:val="003F6745"/>
    <w:rsid w:val="003F7450"/>
    <w:rsid w:val="00400576"/>
    <w:rsid w:val="00400D37"/>
    <w:rsid w:val="00400F5D"/>
    <w:rsid w:val="00402373"/>
    <w:rsid w:val="00404246"/>
    <w:rsid w:val="00404298"/>
    <w:rsid w:val="00404CF6"/>
    <w:rsid w:val="00404FE1"/>
    <w:rsid w:val="004058A8"/>
    <w:rsid w:val="00406A15"/>
    <w:rsid w:val="00406E01"/>
    <w:rsid w:val="004070FA"/>
    <w:rsid w:val="0041002A"/>
    <w:rsid w:val="00411476"/>
    <w:rsid w:val="00412D57"/>
    <w:rsid w:val="0041306B"/>
    <w:rsid w:val="00413670"/>
    <w:rsid w:val="004140C1"/>
    <w:rsid w:val="004146B6"/>
    <w:rsid w:val="00414DE8"/>
    <w:rsid w:val="00416266"/>
    <w:rsid w:val="00416D8C"/>
    <w:rsid w:val="004174BB"/>
    <w:rsid w:val="00420060"/>
    <w:rsid w:val="00422FD9"/>
    <w:rsid w:val="004237DF"/>
    <w:rsid w:val="004239BE"/>
    <w:rsid w:val="00425AB5"/>
    <w:rsid w:val="00426273"/>
    <w:rsid w:val="004264F7"/>
    <w:rsid w:val="00426AA8"/>
    <w:rsid w:val="00426D44"/>
    <w:rsid w:val="0042743C"/>
    <w:rsid w:val="00427A3B"/>
    <w:rsid w:val="00430BC7"/>
    <w:rsid w:val="00432ACD"/>
    <w:rsid w:val="00432E41"/>
    <w:rsid w:val="00432EDE"/>
    <w:rsid w:val="0043344D"/>
    <w:rsid w:val="00433555"/>
    <w:rsid w:val="00435E0C"/>
    <w:rsid w:val="00436676"/>
    <w:rsid w:val="00436A33"/>
    <w:rsid w:val="00436E97"/>
    <w:rsid w:val="00436F69"/>
    <w:rsid w:val="004375F0"/>
    <w:rsid w:val="0043796F"/>
    <w:rsid w:val="00437C2F"/>
    <w:rsid w:val="0044072C"/>
    <w:rsid w:val="004414B4"/>
    <w:rsid w:val="004425FB"/>
    <w:rsid w:val="004443DB"/>
    <w:rsid w:val="0044457D"/>
    <w:rsid w:val="0044461E"/>
    <w:rsid w:val="004448A8"/>
    <w:rsid w:val="00444DA5"/>
    <w:rsid w:val="00444EA4"/>
    <w:rsid w:val="0044519B"/>
    <w:rsid w:val="004469AB"/>
    <w:rsid w:val="00446F61"/>
    <w:rsid w:val="004471DE"/>
    <w:rsid w:val="004523E5"/>
    <w:rsid w:val="004526E1"/>
    <w:rsid w:val="00453598"/>
    <w:rsid w:val="004541F5"/>
    <w:rsid w:val="00454305"/>
    <w:rsid w:val="00454BE9"/>
    <w:rsid w:val="00454C75"/>
    <w:rsid w:val="00456DC1"/>
    <w:rsid w:val="00457089"/>
    <w:rsid w:val="00457977"/>
    <w:rsid w:val="004579A5"/>
    <w:rsid w:val="00457F38"/>
    <w:rsid w:val="00460257"/>
    <w:rsid w:val="004606F1"/>
    <w:rsid w:val="004610A5"/>
    <w:rsid w:val="0046133E"/>
    <w:rsid w:val="0046187D"/>
    <w:rsid w:val="00461DFD"/>
    <w:rsid w:val="00463DCD"/>
    <w:rsid w:val="00464821"/>
    <w:rsid w:val="004651E4"/>
    <w:rsid w:val="0046592B"/>
    <w:rsid w:val="00465C29"/>
    <w:rsid w:val="00465DC5"/>
    <w:rsid w:val="00465DEF"/>
    <w:rsid w:val="004702CB"/>
    <w:rsid w:val="004705EA"/>
    <w:rsid w:val="00471258"/>
    <w:rsid w:val="004722BC"/>
    <w:rsid w:val="00472CB1"/>
    <w:rsid w:val="00473797"/>
    <w:rsid w:val="00474CAC"/>
    <w:rsid w:val="0047518B"/>
    <w:rsid w:val="00475962"/>
    <w:rsid w:val="004761CE"/>
    <w:rsid w:val="00476D5B"/>
    <w:rsid w:val="00477C23"/>
    <w:rsid w:val="004803E6"/>
    <w:rsid w:val="00480934"/>
    <w:rsid w:val="00480A63"/>
    <w:rsid w:val="004811EC"/>
    <w:rsid w:val="00481989"/>
    <w:rsid w:val="00484FC2"/>
    <w:rsid w:val="004853E1"/>
    <w:rsid w:val="00485B8D"/>
    <w:rsid w:val="004861B1"/>
    <w:rsid w:val="00486282"/>
    <w:rsid w:val="0048631B"/>
    <w:rsid w:val="00486680"/>
    <w:rsid w:val="0048694E"/>
    <w:rsid w:val="00486B11"/>
    <w:rsid w:val="00487000"/>
    <w:rsid w:val="00487712"/>
    <w:rsid w:val="00487AEA"/>
    <w:rsid w:val="00491CB7"/>
    <w:rsid w:val="00491DD0"/>
    <w:rsid w:val="0049206E"/>
    <w:rsid w:val="0049244A"/>
    <w:rsid w:val="00492452"/>
    <w:rsid w:val="004926AC"/>
    <w:rsid w:val="00492DE0"/>
    <w:rsid w:val="0049304C"/>
    <w:rsid w:val="0049307A"/>
    <w:rsid w:val="004934B0"/>
    <w:rsid w:val="00493833"/>
    <w:rsid w:val="004946B9"/>
    <w:rsid w:val="00495014"/>
    <w:rsid w:val="0049515D"/>
    <w:rsid w:val="00496838"/>
    <w:rsid w:val="00496DC2"/>
    <w:rsid w:val="00497491"/>
    <w:rsid w:val="00497EE0"/>
    <w:rsid w:val="004A018E"/>
    <w:rsid w:val="004A06EC"/>
    <w:rsid w:val="004A0DFD"/>
    <w:rsid w:val="004A22D8"/>
    <w:rsid w:val="004A26F1"/>
    <w:rsid w:val="004A31C0"/>
    <w:rsid w:val="004A37DC"/>
    <w:rsid w:val="004A3C75"/>
    <w:rsid w:val="004A44E6"/>
    <w:rsid w:val="004A5A7D"/>
    <w:rsid w:val="004A5FE0"/>
    <w:rsid w:val="004A61D2"/>
    <w:rsid w:val="004A6AFB"/>
    <w:rsid w:val="004A7011"/>
    <w:rsid w:val="004A72A7"/>
    <w:rsid w:val="004A781E"/>
    <w:rsid w:val="004A7FD5"/>
    <w:rsid w:val="004B1AAF"/>
    <w:rsid w:val="004B1D6A"/>
    <w:rsid w:val="004B1DE9"/>
    <w:rsid w:val="004B2477"/>
    <w:rsid w:val="004B24BA"/>
    <w:rsid w:val="004B3EC3"/>
    <w:rsid w:val="004B3F54"/>
    <w:rsid w:val="004B4033"/>
    <w:rsid w:val="004B4436"/>
    <w:rsid w:val="004B48AD"/>
    <w:rsid w:val="004B517B"/>
    <w:rsid w:val="004B7689"/>
    <w:rsid w:val="004B7A2F"/>
    <w:rsid w:val="004B7FB9"/>
    <w:rsid w:val="004C06FB"/>
    <w:rsid w:val="004C0F88"/>
    <w:rsid w:val="004C1A40"/>
    <w:rsid w:val="004C2117"/>
    <w:rsid w:val="004C354A"/>
    <w:rsid w:val="004C3F87"/>
    <w:rsid w:val="004C5153"/>
    <w:rsid w:val="004C6A15"/>
    <w:rsid w:val="004C6CB5"/>
    <w:rsid w:val="004C71F8"/>
    <w:rsid w:val="004C725E"/>
    <w:rsid w:val="004C7535"/>
    <w:rsid w:val="004D1B07"/>
    <w:rsid w:val="004D2DE3"/>
    <w:rsid w:val="004D3878"/>
    <w:rsid w:val="004D5873"/>
    <w:rsid w:val="004D5C54"/>
    <w:rsid w:val="004D5CA4"/>
    <w:rsid w:val="004D5E8E"/>
    <w:rsid w:val="004D70EF"/>
    <w:rsid w:val="004E04ED"/>
    <w:rsid w:val="004E0A4C"/>
    <w:rsid w:val="004E13F5"/>
    <w:rsid w:val="004E1ACC"/>
    <w:rsid w:val="004E1F3A"/>
    <w:rsid w:val="004E1FBF"/>
    <w:rsid w:val="004E260F"/>
    <w:rsid w:val="004E48DB"/>
    <w:rsid w:val="004E4F9F"/>
    <w:rsid w:val="004E5438"/>
    <w:rsid w:val="004E59E5"/>
    <w:rsid w:val="004E5F22"/>
    <w:rsid w:val="004E67F8"/>
    <w:rsid w:val="004E702A"/>
    <w:rsid w:val="004E738C"/>
    <w:rsid w:val="004E7910"/>
    <w:rsid w:val="004F1531"/>
    <w:rsid w:val="004F1EDF"/>
    <w:rsid w:val="004F2027"/>
    <w:rsid w:val="004F2829"/>
    <w:rsid w:val="004F3050"/>
    <w:rsid w:val="004F343B"/>
    <w:rsid w:val="004F4284"/>
    <w:rsid w:val="004F4307"/>
    <w:rsid w:val="004F51BD"/>
    <w:rsid w:val="004F59B9"/>
    <w:rsid w:val="004F6BB5"/>
    <w:rsid w:val="00500231"/>
    <w:rsid w:val="005002A0"/>
    <w:rsid w:val="00500D16"/>
    <w:rsid w:val="00500E42"/>
    <w:rsid w:val="00502DBF"/>
    <w:rsid w:val="00503C64"/>
    <w:rsid w:val="0050474C"/>
    <w:rsid w:val="00504998"/>
    <w:rsid w:val="00505401"/>
    <w:rsid w:val="00506715"/>
    <w:rsid w:val="00507F69"/>
    <w:rsid w:val="0051004E"/>
    <w:rsid w:val="0051050F"/>
    <w:rsid w:val="00510FA5"/>
    <w:rsid w:val="005119CD"/>
    <w:rsid w:val="005123C6"/>
    <w:rsid w:val="0051243F"/>
    <w:rsid w:val="00513CEB"/>
    <w:rsid w:val="00513EC1"/>
    <w:rsid w:val="0051441B"/>
    <w:rsid w:val="00514CDB"/>
    <w:rsid w:val="00515364"/>
    <w:rsid w:val="00515A1A"/>
    <w:rsid w:val="00516E14"/>
    <w:rsid w:val="00517E33"/>
    <w:rsid w:val="00520495"/>
    <w:rsid w:val="00520661"/>
    <w:rsid w:val="00521C1E"/>
    <w:rsid w:val="00521F7B"/>
    <w:rsid w:val="00522762"/>
    <w:rsid w:val="005227DD"/>
    <w:rsid w:val="00523012"/>
    <w:rsid w:val="00523927"/>
    <w:rsid w:val="0052392D"/>
    <w:rsid w:val="00524133"/>
    <w:rsid w:val="00524192"/>
    <w:rsid w:val="00524A53"/>
    <w:rsid w:val="00524E1B"/>
    <w:rsid w:val="00526519"/>
    <w:rsid w:val="0052672D"/>
    <w:rsid w:val="00526CB2"/>
    <w:rsid w:val="005273B3"/>
    <w:rsid w:val="00530173"/>
    <w:rsid w:val="00530921"/>
    <w:rsid w:val="00531675"/>
    <w:rsid w:val="00531B81"/>
    <w:rsid w:val="00532E65"/>
    <w:rsid w:val="00533299"/>
    <w:rsid w:val="00533A80"/>
    <w:rsid w:val="005346AB"/>
    <w:rsid w:val="005349C3"/>
    <w:rsid w:val="00535D27"/>
    <w:rsid w:val="005361ED"/>
    <w:rsid w:val="0053654C"/>
    <w:rsid w:val="00536804"/>
    <w:rsid w:val="00537BA1"/>
    <w:rsid w:val="00537E0C"/>
    <w:rsid w:val="0054057D"/>
    <w:rsid w:val="0054062B"/>
    <w:rsid w:val="00540DBB"/>
    <w:rsid w:val="00540F03"/>
    <w:rsid w:val="0054151F"/>
    <w:rsid w:val="00541CF5"/>
    <w:rsid w:val="005422C9"/>
    <w:rsid w:val="00542DE7"/>
    <w:rsid w:val="005438E8"/>
    <w:rsid w:val="005445E9"/>
    <w:rsid w:val="00544B39"/>
    <w:rsid w:val="00547EA9"/>
    <w:rsid w:val="0055096E"/>
    <w:rsid w:val="005522F0"/>
    <w:rsid w:val="0055353B"/>
    <w:rsid w:val="00554AEC"/>
    <w:rsid w:val="005568E3"/>
    <w:rsid w:val="005574BD"/>
    <w:rsid w:val="00560F69"/>
    <w:rsid w:val="0056162A"/>
    <w:rsid w:val="0056165B"/>
    <w:rsid w:val="005616D1"/>
    <w:rsid w:val="005620B8"/>
    <w:rsid w:val="0056282C"/>
    <w:rsid w:val="00562FCB"/>
    <w:rsid w:val="00563502"/>
    <w:rsid w:val="0056352E"/>
    <w:rsid w:val="00563712"/>
    <w:rsid w:val="005637EC"/>
    <w:rsid w:val="00563EED"/>
    <w:rsid w:val="005642B3"/>
    <w:rsid w:val="00564300"/>
    <w:rsid w:val="005644C6"/>
    <w:rsid w:val="00565163"/>
    <w:rsid w:val="0056533F"/>
    <w:rsid w:val="00565627"/>
    <w:rsid w:val="00565F34"/>
    <w:rsid w:val="00566263"/>
    <w:rsid w:val="00566AA0"/>
    <w:rsid w:val="00567AF0"/>
    <w:rsid w:val="00570E26"/>
    <w:rsid w:val="00572FCF"/>
    <w:rsid w:val="00573791"/>
    <w:rsid w:val="005752BA"/>
    <w:rsid w:val="00576A64"/>
    <w:rsid w:val="005779D0"/>
    <w:rsid w:val="005802A3"/>
    <w:rsid w:val="005819DB"/>
    <w:rsid w:val="00581C83"/>
    <w:rsid w:val="005826C8"/>
    <w:rsid w:val="00582A08"/>
    <w:rsid w:val="00584272"/>
    <w:rsid w:val="00585B07"/>
    <w:rsid w:val="00586113"/>
    <w:rsid w:val="0058750C"/>
    <w:rsid w:val="00587974"/>
    <w:rsid w:val="0059137C"/>
    <w:rsid w:val="00591C5D"/>
    <w:rsid w:val="005926F4"/>
    <w:rsid w:val="00592808"/>
    <w:rsid w:val="005928F7"/>
    <w:rsid w:val="005936EC"/>
    <w:rsid w:val="005937A8"/>
    <w:rsid w:val="00593817"/>
    <w:rsid w:val="00593F6C"/>
    <w:rsid w:val="00594FF1"/>
    <w:rsid w:val="00595188"/>
    <w:rsid w:val="005960C3"/>
    <w:rsid w:val="00597837"/>
    <w:rsid w:val="00597F80"/>
    <w:rsid w:val="005A06F8"/>
    <w:rsid w:val="005A0C7A"/>
    <w:rsid w:val="005A1460"/>
    <w:rsid w:val="005A15CA"/>
    <w:rsid w:val="005A1B4F"/>
    <w:rsid w:val="005A2E73"/>
    <w:rsid w:val="005A4396"/>
    <w:rsid w:val="005A50C0"/>
    <w:rsid w:val="005A5915"/>
    <w:rsid w:val="005A629B"/>
    <w:rsid w:val="005A7785"/>
    <w:rsid w:val="005B065C"/>
    <w:rsid w:val="005B0A6A"/>
    <w:rsid w:val="005B1053"/>
    <w:rsid w:val="005B1B84"/>
    <w:rsid w:val="005B2308"/>
    <w:rsid w:val="005B3B37"/>
    <w:rsid w:val="005B3E10"/>
    <w:rsid w:val="005B4211"/>
    <w:rsid w:val="005B4288"/>
    <w:rsid w:val="005B4FF6"/>
    <w:rsid w:val="005B75AA"/>
    <w:rsid w:val="005B7C37"/>
    <w:rsid w:val="005B7CFE"/>
    <w:rsid w:val="005C0DE8"/>
    <w:rsid w:val="005C0F79"/>
    <w:rsid w:val="005C1249"/>
    <w:rsid w:val="005C1646"/>
    <w:rsid w:val="005C20A9"/>
    <w:rsid w:val="005C226B"/>
    <w:rsid w:val="005C2AD1"/>
    <w:rsid w:val="005C2F37"/>
    <w:rsid w:val="005C4EFB"/>
    <w:rsid w:val="005C590E"/>
    <w:rsid w:val="005C6F99"/>
    <w:rsid w:val="005C7D11"/>
    <w:rsid w:val="005D0AC3"/>
    <w:rsid w:val="005D0BDE"/>
    <w:rsid w:val="005D2F96"/>
    <w:rsid w:val="005D33B2"/>
    <w:rsid w:val="005D441D"/>
    <w:rsid w:val="005D5076"/>
    <w:rsid w:val="005D5CC5"/>
    <w:rsid w:val="005D5D8B"/>
    <w:rsid w:val="005D6548"/>
    <w:rsid w:val="005D69CB"/>
    <w:rsid w:val="005D6A62"/>
    <w:rsid w:val="005D787A"/>
    <w:rsid w:val="005D7DC9"/>
    <w:rsid w:val="005E00FC"/>
    <w:rsid w:val="005E01BC"/>
    <w:rsid w:val="005E06B7"/>
    <w:rsid w:val="005E1215"/>
    <w:rsid w:val="005E129F"/>
    <w:rsid w:val="005E18D8"/>
    <w:rsid w:val="005E19C2"/>
    <w:rsid w:val="005E1EAA"/>
    <w:rsid w:val="005E2370"/>
    <w:rsid w:val="005E294B"/>
    <w:rsid w:val="005E34A6"/>
    <w:rsid w:val="005E3FCA"/>
    <w:rsid w:val="005E431D"/>
    <w:rsid w:val="005E4A2B"/>
    <w:rsid w:val="005E4B57"/>
    <w:rsid w:val="005E5171"/>
    <w:rsid w:val="005E6BE5"/>
    <w:rsid w:val="005E6C97"/>
    <w:rsid w:val="005F032E"/>
    <w:rsid w:val="005F1772"/>
    <w:rsid w:val="005F1ED3"/>
    <w:rsid w:val="005F2259"/>
    <w:rsid w:val="005F2A17"/>
    <w:rsid w:val="005F4D59"/>
    <w:rsid w:val="005F5E19"/>
    <w:rsid w:val="005F6F18"/>
    <w:rsid w:val="005F7859"/>
    <w:rsid w:val="00601E4F"/>
    <w:rsid w:val="006034A6"/>
    <w:rsid w:val="00603F4A"/>
    <w:rsid w:val="006066DC"/>
    <w:rsid w:val="00606739"/>
    <w:rsid w:val="00607D18"/>
    <w:rsid w:val="006105E6"/>
    <w:rsid w:val="00610E09"/>
    <w:rsid w:val="00611827"/>
    <w:rsid w:val="00612F5C"/>
    <w:rsid w:val="00613E13"/>
    <w:rsid w:val="006143C8"/>
    <w:rsid w:val="00614548"/>
    <w:rsid w:val="00615CB9"/>
    <w:rsid w:val="00616161"/>
    <w:rsid w:val="006162AB"/>
    <w:rsid w:val="00616BDF"/>
    <w:rsid w:val="00617254"/>
    <w:rsid w:val="006173D9"/>
    <w:rsid w:val="00617CAC"/>
    <w:rsid w:val="00617D7D"/>
    <w:rsid w:val="00620436"/>
    <w:rsid w:val="00620524"/>
    <w:rsid w:val="00621B2D"/>
    <w:rsid w:val="00621C31"/>
    <w:rsid w:val="00622527"/>
    <w:rsid w:val="006234D5"/>
    <w:rsid w:val="00623E1A"/>
    <w:rsid w:val="00623EFA"/>
    <w:rsid w:val="00624165"/>
    <w:rsid w:val="00624714"/>
    <w:rsid w:val="00625CAB"/>
    <w:rsid w:val="006260DD"/>
    <w:rsid w:val="00627205"/>
    <w:rsid w:val="00630D79"/>
    <w:rsid w:val="00632349"/>
    <w:rsid w:val="006327BF"/>
    <w:rsid w:val="0063346C"/>
    <w:rsid w:val="00633A52"/>
    <w:rsid w:val="00633CA3"/>
    <w:rsid w:val="00633D13"/>
    <w:rsid w:val="0063487D"/>
    <w:rsid w:val="00635062"/>
    <w:rsid w:val="006353C2"/>
    <w:rsid w:val="00635DCE"/>
    <w:rsid w:val="0063609C"/>
    <w:rsid w:val="0063619B"/>
    <w:rsid w:val="00636D8E"/>
    <w:rsid w:val="00636DB3"/>
    <w:rsid w:val="00637FA2"/>
    <w:rsid w:val="00640AE4"/>
    <w:rsid w:val="006411DE"/>
    <w:rsid w:val="006419FA"/>
    <w:rsid w:val="0064473D"/>
    <w:rsid w:val="00644BD4"/>
    <w:rsid w:val="00644F08"/>
    <w:rsid w:val="0064691F"/>
    <w:rsid w:val="006472F8"/>
    <w:rsid w:val="00650A63"/>
    <w:rsid w:val="00651403"/>
    <w:rsid w:val="0065174B"/>
    <w:rsid w:val="006517BC"/>
    <w:rsid w:val="00651948"/>
    <w:rsid w:val="00652D1F"/>
    <w:rsid w:val="00652ECF"/>
    <w:rsid w:val="006536A1"/>
    <w:rsid w:val="006538F6"/>
    <w:rsid w:val="00654BB1"/>
    <w:rsid w:val="00655AA9"/>
    <w:rsid w:val="006577BD"/>
    <w:rsid w:val="00661105"/>
    <w:rsid w:val="0066262F"/>
    <w:rsid w:val="00664254"/>
    <w:rsid w:val="006656EA"/>
    <w:rsid w:val="006666AF"/>
    <w:rsid w:val="00666BB2"/>
    <w:rsid w:val="00666DE5"/>
    <w:rsid w:val="00666EF9"/>
    <w:rsid w:val="00666FB1"/>
    <w:rsid w:val="006677F4"/>
    <w:rsid w:val="0067011F"/>
    <w:rsid w:val="006714FA"/>
    <w:rsid w:val="006714FF"/>
    <w:rsid w:val="006728AB"/>
    <w:rsid w:val="00672BF6"/>
    <w:rsid w:val="00673261"/>
    <w:rsid w:val="00675073"/>
    <w:rsid w:val="00675989"/>
    <w:rsid w:val="00676714"/>
    <w:rsid w:val="00680421"/>
    <w:rsid w:val="00680BB3"/>
    <w:rsid w:val="006811BD"/>
    <w:rsid w:val="006815FA"/>
    <w:rsid w:val="0068166A"/>
    <w:rsid w:val="00681B7A"/>
    <w:rsid w:val="00681F65"/>
    <w:rsid w:val="0068240F"/>
    <w:rsid w:val="00683570"/>
    <w:rsid w:val="00687542"/>
    <w:rsid w:val="0068777F"/>
    <w:rsid w:val="00690652"/>
    <w:rsid w:val="00690BDC"/>
    <w:rsid w:val="0069211C"/>
    <w:rsid w:val="00692903"/>
    <w:rsid w:val="006933D8"/>
    <w:rsid w:val="00693CD4"/>
    <w:rsid w:val="006947AE"/>
    <w:rsid w:val="006948D3"/>
    <w:rsid w:val="00695842"/>
    <w:rsid w:val="00696113"/>
    <w:rsid w:val="00697BF4"/>
    <w:rsid w:val="006A050B"/>
    <w:rsid w:val="006A066C"/>
    <w:rsid w:val="006A08B7"/>
    <w:rsid w:val="006A0BF1"/>
    <w:rsid w:val="006A10CC"/>
    <w:rsid w:val="006A140F"/>
    <w:rsid w:val="006A15D7"/>
    <w:rsid w:val="006A1F7F"/>
    <w:rsid w:val="006A2793"/>
    <w:rsid w:val="006A40A3"/>
    <w:rsid w:val="006A421F"/>
    <w:rsid w:val="006A4EB5"/>
    <w:rsid w:val="006A5032"/>
    <w:rsid w:val="006A588F"/>
    <w:rsid w:val="006A6B48"/>
    <w:rsid w:val="006A6CB9"/>
    <w:rsid w:val="006B041D"/>
    <w:rsid w:val="006B0519"/>
    <w:rsid w:val="006B2492"/>
    <w:rsid w:val="006B2897"/>
    <w:rsid w:val="006B2935"/>
    <w:rsid w:val="006B4259"/>
    <w:rsid w:val="006B4584"/>
    <w:rsid w:val="006B5D37"/>
    <w:rsid w:val="006B72DB"/>
    <w:rsid w:val="006B7E9F"/>
    <w:rsid w:val="006C02DB"/>
    <w:rsid w:val="006C067F"/>
    <w:rsid w:val="006C274F"/>
    <w:rsid w:val="006C3997"/>
    <w:rsid w:val="006C412B"/>
    <w:rsid w:val="006C415F"/>
    <w:rsid w:val="006C442A"/>
    <w:rsid w:val="006C4501"/>
    <w:rsid w:val="006C4B9C"/>
    <w:rsid w:val="006C506D"/>
    <w:rsid w:val="006C6B3A"/>
    <w:rsid w:val="006C6C99"/>
    <w:rsid w:val="006D0E65"/>
    <w:rsid w:val="006D1C3A"/>
    <w:rsid w:val="006D2155"/>
    <w:rsid w:val="006D2204"/>
    <w:rsid w:val="006D5AD2"/>
    <w:rsid w:val="006D767E"/>
    <w:rsid w:val="006E0D8F"/>
    <w:rsid w:val="006E200E"/>
    <w:rsid w:val="006E2747"/>
    <w:rsid w:val="006E3B35"/>
    <w:rsid w:val="006E41CB"/>
    <w:rsid w:val="006E65DF"/>
    <w:rsid w:val="006E677E"/>
    <w:rsid w:val="006F0931"/>
    <w:rsid w:val="006F0F70"/>
    <w:rsid w:val="006F10BB"/>
    <w:rsid w:val="006F10EA"/>
    <w:rsid w:val="006F11A0"/>
    <w:rsid w:val="006F2A33"/>
    <w:rsid w:val="006F2CF1"/>
    <w:rsid w:val="006F3789"/>
    <w:rsid w:val="006F37A4"/>
    <w:rsid w:val="006F5059"/>
    <w:rsid w:val="006F50D2"/>
    <w:rsid w:val="006F6CDC"/>
    <w:rsid w:val="006F73CC"/>
    <w:rsid w:val="006F757C"/>
    <w:rsid w:val="00700CE2"/>
    <w:rsid w:val="00701123"/>
    <w:rsid w:val="007022E9"/>
    <w:rsid w:val="00702C84"/>
    <w:rsid w:val="00703FC3"/>
    <w:rsid w:val="00704298"/>
    <w:rsid w:val="00704A54"/>
    <w:rsid w:val="00704E00"/>
    <w:rsid w:val="00706C56"/>
    <w:rsid w:val="00707AF9"/>
    <w:rsid w:val="00707E35"/>
    <w:rsid w:val="00710E95"/>
    <w:rsid w:val="00711153"/>
    <w:rsid w:val="0071139F"/>
    <w:rsid w:val="007114CD"/>
    <w:rsid w:val="00711A74"/>
    <w:rsid w:val="0071247F"/>
    <w:rsid w:val="00712875"/>
    <w:rsid w:val="00713D21"/>
    <w:rsid w:val="00714B81"/>
    <w:rsid w:val="00715F55"/>
    <w:rsid w:val="00716257"/>
    <w:rsid w:val="007174BF"/>
    <w:rsid w:val="00717654"/>
    <w:rsid w:val="0071765E"/>
    <w:rsid w:val="00717A69"/>
    <w:rsid w:val="007201D4"/>
    <w:rsid w:val="00721796"/>
    <w:rsid w:val="00721D55"/>
    <w:rsid w:val="0072289E"/>
    <w:rsid w:val="00722E1C"/>
    <w:rsid w:val="00723160"/>
    <w:rsid w:val="00723E76"/>
    <w:rsid w:val="00724CBE"/>
    <w:rsid w:val="00725CC6"/>
    <w:rsid w:val="007301AF"/>
    <w:rsid w:val="00730513"/>
    <w:rsid w:val="0073059D"/>
    <w:rsid w:val="007306F4"/>
    <w:rsid w:val="00730862"/>
    <w:rsid w:val="00730C22"/>
    <w:rsid w:val="00731741"/>
    <w:rsid w:val="00731D68"/>
    <w:rsid w:val="007324BD"/>
    <w:rsid w:val="00732671"/>
    <w:rsid w:val="00732B23"/>
    <w:rsid w:val="007339FD"/>
    <w:rsid w:val="00733C22"/>
    <w:rsid w:val="00734A3B"/>
    <w:rsid w:val="00734A7D"/>
    <w:rsid w:val="00734B5A"/>
    <w:rsid w:val="007359D7"/>
    <w:rsid w:val="007362A7"/>
    <w:rsid w:val="007363BA"/>
    <w:rsid w:val="00736B08"/>
    <w:rsid w:val="0073758D"/>
    <w:rsid w:val="0073785C"/>
    <w:rsid w:val="00741C38"/>
    <w:rsid w:val="00742028"/>
    <w:rsid w:val="00743659"/>
    <w:rsid w:val="007442DD"/>
    <w:rsid w:val="007468C4"/>
    <w:rsid w:val="0074693C"/>
    <w:rsid w:val="007479F4"/>
    <w:rsid w:val="00751EC3"/>
    <w:rsid w:val="00752218"/>
    <w:rsid w:val="00752855"/>
    <w:rsid w:val="0075387C"/>
    <w:rsid w:val="00754BC8"/>
    <w:rsid w:val="0075698F"/>
    <w:rsid w:val="0075729E"/>
    <w:rsid w:val="0075783C"/>
    <w:rsid w:val="00761156"/>
    <w:rsid w:val="0076116F"/>
    <w:rsid w:val="00761F63"/>
    <w:rsid w:val="0076278D"/>
    <w:rsid w:val="007636E0"/>
    <w:rsid w:val="0076386A"/>
    <w:rsid w:val="00763C60"/>
    <w:rsid w:val="00765ABF"/>
    <w:rsid w:val="00765C82"/>
    <w:rsid w:val="0076614B"/>
    <w:rsid w:val="00766A67"/>
    <w:rsid w:val="00766B10"/>
    <w:rsid w:val="00767E37"/>
    <w:rsid w:val="0077046F"/>
    <w:rsid w:val="0077123F"/>
    <w:rsid w:val="007712AB"/>
    <w:rsid w:val="00772A05"/>
    <w:rsid w:val="00772DAD"/>
    <w:rsid w:val="00772F19"/>
    <w:rsid w:val="0077364D"/>
    <w:rsid w:val="00773987"/>
    <w:rsid w:val="0077540D"/>
    <w:rsid w:val="00775487"/>
    <w:rsid w:val="0077584F"/>
    <w:rsid w:val="00776EBD"/>
    <w:rsid w:val="00782759"/>
    <w:rsid w:val="0078288B"/>
    <w:rsid w:val="00783894"/>
    <w:rsid w:val="00783FC6"/>
    <w:rsid w:val="00784234"/>
    <w:rsid w:val="007846F9"/>
    <w:rsid w:val="0078477E"/>
    <w:rsid w:val="007849D0"/>
    <w:rsid w:val="00784CB9"/>
    <w:rsid w:val="007855D9"/>
    <w:rsid w:val="0078601D"/>
    <w:rsid w:val="00787C2F"/>
    <w:rsid w:val="0079013C"/>
    <w:rsid w:val="00790F43"/>
    <w:rsid w:val="00793707"/>
    <w:rsid w:val="00793C52"/>
    <w:rsid w:val="00794D9A"/>
    <w:rsid w:val="00795D28"/>
    <w:rsid w:val="00795EF4"/>
    <w:rsid w:val="007970C4"/>
    <w:rsid w:val="00797FF3"/>
    <w:rsid w:val="007A0241"/>
    <w:rsid w:val="007A0569"/>
    <w:rsid w:val="007A09F8"/>
    <w:rsid w:val="007A1BA6"/>
    <w:rsid w:val="007A217C"/>
    <w:rsid w:val="007A27F5"/>
    <w:rsid w:val="007A3A00"/>
    <w:rsid w:val="007A3B2D"/>
    <w:rsid w:val="007A3FBF"/>
    <w:rsid w:val="007A41E9"/>
    <w:rsid w:val="007A4779"/>
    <w:rsid w:val="007A47D5"/>
    <w:rsid w:val="007A5043"/>
    <w:rsid w:val="007A55CE"/>
    <w:rsid w:val="007A709A"/>
    <w:rsid w:val="007A741A"/>
    <w:rsid w:val="007A7CD0"/>
    <w:rsid w:val="007B2A06"/>
    <w:rsid w:val="007B2D70"/>
    <w:rsid w:val="007B34B0"/>
    <w:rsid w:val="007B4ACA"/>
    <w:rsid w:val="007B5D10"/>
    <w:rsid w:val="007B640D"/>
    <w:rsid w:val="007B67B4"/>
    <w:rsid w:val="007B6DF5"/>
    <w:rsid w:val="007B7202"/>
    <w:rsid w:val="007B7257"/>
    <w:rsid w:val="007B75A8"/>
    <w:rsid w:val="007B762D"/>
    <w:rsid w:val="007B7865"/>
    <w:rsid w:val="007B7884"/>
    <w:rsid w:val="007C08CE"/>
    <w:rsid w:val="007C172B"/>
    <w:rsid w:val="007C1BE7"/>
    <w:rsid w:val="007C2429"/>
    <w:rsid w:val="007C292B"/>
    <w:rsid w:val="007C37E9"/>
    <w:rsid w:val="007C4975"/>
    <w:rsid w:val="007C65B1"/>
    <w:rsid w:val="007C6FF0"/>
    <w:rsid w:val="007C78E4"/>
    <w:rsid w:val="007D0445"/>
    <w:rsid w:val="007D1C31"/>
    <w:rsid w:val="007D49E6"/>
    <w:rsid w:val="007D5DAD"/>
    <w:rsid w:val="007D72F1"/>
    <w:rsid w:val="007D7667"/>
    <w:rsid w:val="007E0510"/>
    <w:rsid w:val="007E16F4"/>
    <w:rsid w:val="007E172E"/>
    <w:rsid w:val="007E18DB"/>
    <w:rsid w:val="007E1A22"/>
    <w:rsid w:val="007E1C14"/>
    <w:rsid w:val="007E2873"/>
    <w:rsid w:val="007E2D2E"/>
    <w:rsid w:val="007E345F"/>
    <w:rsid w:val="007E4011"/>
    <w:rsid w:val="007E51C6"/>
    <w:rsid w:val="007E6275"/>
    <w:rsid w:val="007E66EF"/>
    <w:rsid w:val="007E6C9C"/>
    <w:rsid w:val="007E7194"/>
    <w:rsid w:val="007E73D8"/>
    <w:rsid w:val="007F028E"/>
    <w:rsid w:val="007F04B5"/>
    <w:rsid w:val="007F0E1F"/>
    <w:rsid w:val="007F1DDA"/>
    <w:rsid w:val="007F21D3"/>
    <w:rsid w:val="007F2590"/>
    <w:rsid w:val="007F2710"/>
    <w:rsid w:val="007F32CA"/>
    <w:rsid w:val="007F3DF8"/>
    <w:rsid w:val="007F4DBD"/>
    <w:rsid w:val="007F576D"/>
    <w:rsid w:val="007F5924"/>
    <w:rsid w:val="007F6B71"/>
    <w:rsid w:val="007F6EE7"/>
    <w:rsid w:val="007F723E"/>
    <w:rsid w:val="007F73AB"/>
    <w:rsid w:val="008012D5"/>
    <w:rsid w:val="0080134F"/>
    <w:rsid w:val="00801A92"/>
    <w:rsid w:val="00803293"/>
    <w:rsid w:val="008035B5"/>
    <w:rsid w:val="00803818"/>
    <w:rsid w:val="008038F1"/>
    <w:rsid w:val="0080486E"/>
    <w:rsid w:val="00806A66"/>
    <w:rsid w:val="0081034A"/>
    <w:rsid w:val="00811207"/>
    <w:rsid w:val="00811E91"/>
    <w:rsid w:val="00812796"/>
    <w:rsid w:val="008143CE"/>
    <w:rsid w:val="00815AA0"/>
    <w:rsid w:val="008165DA"/>
    <w:rsid w:val="008174DF"/>
    <w:rsid w:val="008200F9"/>
    <w:rsid w:val="00820A85"/>
    <w:rsid w:val="00820C4E"/>
    <w:rsid w:val="00821086"/>
    <w:rsid w:val="008211A8"/>
    <w:rsid w:val="00822E39"/>
    <w:rsid w:val="00823166"/>
    <w:rsid w:val="008244BC"/>
    <w:rsid w:val="00825005"/>
    <w:rsid w:val="00825106"/>
    <w:rsid w:val="008268E8"/>
    <w:rsid w:val="00826EDE"/>
    <w:rsid w:val="008273A0"/>
    <w:rsid w:val="008276DB"/>
    <w:rsid w:val="00827929"/>
    <w:rsid w:val="0083051E"/>
    <w:rsid w:val="0083102E"/>
    <w:rsid w:val="008311D6"/>
    <w:rsid w:val="008314DD"/>
    <w:rsid w:val="00832602"/>
    <w:rsid w:val="00833BA0"/>
    <w:rsid w:val="00833C58"/>
    <w:rsid w:val="00833DE1"/>
    <w:rsid w:val="008342CC"/>
    <w:rsid w:val="0083523E"/>
    <w:rsid w:val="00835969"/>
    <w:rsid w:val="00835C23"/>
    <w:rsid w:val="008369A4"/>
    <w:rsid w:val="00837C67"/>
    <w:rsid w:val="00837D1C"/>
    <w:rsid w:val="00837D42"/>
    <w:rsid w:val="00837F40"/>
    <w:rsid w:val="0084220C"/>
    <w:rsid w:val="008435DE"/>
    <w:rsid w:val="00843A4E"/>
    <w:rsid w:val="00843BB4"/>
    <w:rsid w:val="008449C6"/>
    <w:rsid w:val="00844B88"/>
    <w:rsid w:val="00845577"/>
    <w:rsid w:val="00845A40"/>
    <w:rsid w:val="00845B28"/>
    <w:rsid w:val="00845E05"/>
    <w:rsid w:val="00847063"/>
    <w:rsid w:val="00847C7D"/>
    <w:rsid w:val="00851EC9"/>
    <w:rsid w:val="0085205A"/>
    <w:rsid w:val="00852391"/>
    <w:rsid w:val="0085244E"/>
    <w:rsid w:val="00853010"/>
    <w:rsid w:val="008538DD"/>
    <w:rsid w:val="00853EE7"/>
    <w:rsid w:val="00854154"/>
    <w:rsid w:val="008548EA"/>
    <w:rsid w:val="0085503B"/>
    <w:rsid w:val="008571ED"/>
    <w:rsid w:val="008571F5"/>
    <w:rsid w:val="00860F32"/>
    <w:rsid w:val="00861B63"/>
    <w:rsid w:val="00861E45"/>
    <w:rsid w:val="00862017"/>
    <w:rsid w:val="008626F7"/>
    <w:rsid w:val="00862842"/>
    <w:rsid w:val="00862DAE"/>
    <w:rsid w:val="00863AF9"/>
    <w:rsid w:val="00863E37"/>
    <w:rsid w:val="00864515"/>
    <w:rsid w:val="00865A0D"/>
    <w:rsid w:val="00865D91"/>
    <w:rsid w:val="00865E96"/>
    <w:rsid w:val="00866721"/>
    <w:rsid w:val="00867100"/>
    <w:rsid w:val="008671FD"/>
    <w:rsid w:val="0086785F"/>
    <w:rsid w:val="0087091F"/>
    <w:rsid w:val="00870E7A"/>
    <w:rsid w:val="00870FCB"/>
    <w:rsid w:val="008710DE"/>
    <w:rsid w:val="0087114C"/>
    <w:rsid w:val="0087273D"/>
    <w:rsid w:val="00873529"/>
    <w:rsid w:val="00874483"/>
    <w:rsid w:val="00874989"/>
    <w:rsid w:val="00875313"/>
    <w:rsid w:val="00875615"/>
    <w:rsid w:val="00876DC6"/>
    <w:rsid w:val="0087721F"/>
    <w:rsid w:val="0087795F"/>
    <w:rsid w:val="00877C76"/>
    <w:rsid w:val="00877E85"/>
    <w:rsid w:val="008805F4"/>
    <w:rsid w:val="00880680"/>
    <w:rsid w:val="00880FA6"/>
    <w:rsid w:val="0088124F"/>
    <w:rsid w:val="00882424"/>
    <w:rsid w:val="008859DE"/>
    <w:rsid w:val="008868E1"/>
    <w:rsid w:val="00886B1A"/>
    <w:rsid w:val="00886DAE"/>
    <w:rsid w:val="008873DC"/>
    <w:rsid w:val="00887C32"/>
    <w:rsid w:val="00891364"/>
    <w:rsid w:val="0089276A"/>
    <w:rsid w:val="0089309B"/>
    <w:rsid w:val="008934D2"/>
    <w:rsid w:val="008942CB"/>
    <w:rsid w:val="00894619"/>
    <w:rsid w:val="00894C01"/>
    <w:rsid w:val="008954D0"/>
    <w:rsid w:val="008A0BD9"/>
    <w:rsid w:val="008A2C58"/>
    <w:rsid w:val="008A2C76"/>
    <w:rsid w:val="008A2D74"/>
    <w:rsid w:val="008A3D43"/>
    <w:rsid w:val="008A4A65"/>
    <w:rsid w:val="008A6041"/>
    <w:rsid w:val="008A7187"/>
    <w:rsid w:val="008A7746"/>
    <w:rsid w:val="008B012D"/>
    <w:rsid w:val="008B0EAF"/>
    <w:rsid w:val="008B14CC"/>
    <w:rsid w:val="008B1CC8"/>
    <w:rsid w:val="008B3F6B"/>
    <w:rsid w:val="008B4DB6"/>
    <w:rsid w:val="008B4F3F"/>
    <w:rsid w:val="008B5C70"/>
    <w:rsid w:val="008B6F69"/>
    <w:rsid w:val="008B79A8"/>
    <w:rsid w:val="008C14B0"/>
    <w:rsid w:val="008C1807"/>
    <w:rsid w:val="008C390B"/>
    <w:rsid w:val="008C3E8D"/>
    <w:rsid w:val="008C4158"/>
    <w:rsid w:val="008C4471"/>
    <w:rsid w:val="008C448D"/>
    <w:rsid w:val="008C4909"/>
    <w:rsid w:val="008C5C6B"/>
    <w:rsid w:val="008C61BD"/>
    <w:rsid w:val="008C6E5B"/>
    <w:rsid w:val="008C79A0"/>
    <w:rsid w:val="008C7B18"/>
    <w:rsid w:val="008C7FDE"/>
    <w:rsid w:val="008D1510"/>
    <w:rsid w:val="008D17DF"/>
    <w:rsid w:val="008D1A06"/>
    <w:rsid w:val="008D1A9B"/>
    <w:rsid w:val="008D29DB"/>
    <w:rsid w:val="008D2AEF"/>
    <w:rsid w:val="008D5D19"/>
    <w:rsid w:val="008D6532"/>
    <w:rsid w:val="008D790E"/>
    <w:rsid w:val="008E09C4"/>
    <w:rsid w:val="008E309C"/>
    <w:rsid w:val="008E334E"/>
    <w:rsid w:val="008E35D9"/>
    <w:rsid w:val="008E3D76"/>
    <w:rsid w:val="008E427B"/>
    <w:rsid w:val="008E4DEE"/>
    <w:rsid w:val="008E5677"/>
    <w:rsid w:val="008E5D53"/>
    <w:rsid w:val="008E61A3"/>
    <w:rsid w:val="008E74BA"/>
    <w:rsid w:val="008E7C4E"/>
    <w:rsid w:val="008E7C59"/>
    <w:rsid w:val="008E7D43"/>
    <w:rsid w:val="008F36A5"/>
    <w:rsid w:val="008F4ACD"/>
    <w:rsid w:val="008F4B8B"/>
    <w:rsid w:val="008F59B7"/>
    <w:rsid w:val="008F7095"/>
    <w:rsid w:val="009002FA"/>
    <w:rsid w:val="0090068D"/>
    <w:rsid w:val="00901E1A"/>
    <w:rsid w:val="009036B4"/>
    <w:rsid w:val="00903E39"/>
    <w:rsid w:val="00904109"/>
    <w:rsid w:val="009064CB"/>
    <w:rsid w:val="00906CA7"/>
    <w:rsid w:val="00906D04"/>
    <w:rsid w:val="00906E0A"/>
    <w:rsid w:val="00907723"/>
    <w:rsid w:val="00910DC0"/>
    <w:rsid w:val="009114D5"/>
    <w:rsid w:val="00912332"/>
    <w:rsid w:val="00912591"/>
    <w:rsid w:val="009125F6"/>
    <w:rsid w:val="00912682"/>
    <w:rsid w:val="00912924"/>
    <w:rsid w:val="00912A38"/>
    <w:rsid w:val="00913502"/>
    <w:rsid w:val="00914822"/>
    <w:rsid w:val="00915119"/>
    <w:rsid w:val="009156AA"/>
    <w:rsid w:val="00915DA1"/>
    <w:rsid w:val="00915EC4"/>
    <w:rsid w:val="00916157"/>
    <w:rsid w:val="009213C0"/>
    <w:rsid w:val="00921589"/>
    <w:rsid w:val="00925B5D"/>
    <w:rsid w:val="009262B1"/>
    <w:rsid w:val="009264F7"/>
    <w:rsid w:val="00926C6C"/>
    <w:rsid w:val="00927BE0"/>
    <w:rsid w:val="00930A55"/>
    <w:rsid w:val="009310AA"/>
    <w:rsid w:val="00931C98"/>
    <w:rsid w:val="00932460"/>
    <w:rsid w:val="009324A7"/>
    <w:rsid w:val="009325D9"/>
    <w:rsid w:val="0093341F"/>
    <w:rsid w:val="00934967"/>
    <w:rsid w:val="00934B07"/>
    <w:rsid w:val="00936125"/>
    <w:rsid w:val="009367B7"/>
    <w:rsid w:val="00936F2C"/>
    <w:rsid w:val="00936FB1"/>
    <w:rsid w:val="0093753F"/>
    <w:rsid w:val="0094101B"/>
    <w:rsid w:val="009435E2"/>
    <w:rsid w:val="009438E4"/>
    <w:rsid w:val="00943F6E"/>
    <w:rsid w:val="009446CC"/>
    <w:rsid w:val="009456EB"/>
    <w:rsid w:val="00947393"/>
    <w:rsid w:val="00950206"/>
    <w:rsid w:val="00950C4C"/>
    <w:rsid w:val="009521CC"/>
    <w:rsid w:val="009522AF"/>
    <w:rsid w:val="00952471"/>
    <w:rsid w:val="009531B4"/>
    <w:rsid w:val="00955932"/>
    <w:rsid w:val="00955B52"/>
    <w:rsid w:val="009563A7"/>
    <w:rsid w:val="0095668A"/>
    <w:rsid w:val="00957577"/>
    <w:rsid w:val="009604A1"/>
    <w:rsid w:val="00960796"/>
    <w:rsid w:val="00960C89"/>
    <w:rsid w:val="00960FBB"/>
    <w:rsid w:val="009612B4"/>
    <w:rsid w:val="009612D7"/>
    <w:rsid w:val="00961448"/>
    <w:rsid w:val="00961675"/>
    <w:rsid w:val="00962832"/>
    <w:rsid w:val="009633B7"/>
    <w:rsid w:val="00963D68"/>
    <w:rsid w:val="00964810"/>
    <w:rsid w:val="00964CF6"/>
    <w:rsid w:val="0096587E"/>
    <w:rsid w:val="00965A46"/>
    <w:rsid w:val="0096649C"/>
    <w:rsid w:val="009664A1"/>
    <w:rsid w:val="00967880"/>
    <w:rsid w:val="009716C4"/>
    <w:rsid w:val="0097176B"/>
    <w:rsid w:val="00971911"/>
    <w:rsid w:val="00972A48"/>
    <w:rsid w:val="00972EBA"/>
    <w:rsid w:val="0097305C"/>
    <w:rsid w:val="00973196"/>
    <w:rsid w:val="00973945"/>
    <w:rsid w:val="00973A44"/>
    <w:rsid w:val="00973AF8"/>
    <w:rsid w:val="00973D60"/>
    <w:rsid w:val="00975633"/>
    <w:rsid w:val="00976482"/>
    <w:rsid w:val="00976991"/>
    <w:rsid w:val="00977DD5"/>
    <w:rsid w:val="009805CA"/>
    <w:rsid w:val="00981EE9"/>
    <w:rsid w:val="009824CD"/>
    <w:rsid w:val="009826B4"/>
    <w:rsid w:val="0098389A"/>
    <w:rsid w:val="0098464D"/>
    <w:rsid w:val="009850CF"/>
    <w:rsid w:val="009859F3"/>
    <w:rsid w:val="009861C9"/>
    <w:rsid w:val="00987052"/>
    <w:rsid w:val="00990263"/>
    <w:rsid w:val="00992481"/>
    <w:rsid w:val="00992F28"/>
    <w:rsid w:val="00992FCE"/>
    <w:rsid w:val="009944E1"/>
    <w:rsid w:val="00995E59"/>
    <w:rsid w:val="0099657B"/>
    <w:rsid w:val="009977BD"/>
    <w:rsid w:val="00997A07"/>
    <w:rsid w:val="009A0A8E"/>
    <w:rsid w:val="009A0CE7"/>
    <w:rsid w:val="009A109F"/>
    <w:rsid w:val="009A18A6"/>
    <w:rsid w:val="009A1AE5"/>
    <w:rsid w:val="009A21BD"/>
    <w:rsid w:val="009A23A9"/>
    <w:rsid w:val="009A36CB"/>
    <w:rsid w:val="009A40B3"/>
    <w:rsid w:val="009A4245"/>
    <w:rsid w:val="009A4C91"/>
    <w:rsid w:val="009A4FCB"/>
    <w:rsid w:val="009A5CF8"/>
    <w:rsid w:val="009A62E0"/>
    <w:rsid w:val="009A6406"/>
    <w:rsid w:val="009A6AC3"/>
    <w:rsid w:val="009B00B4"/>
    <w:rsid w:val="009B037F"/>
    <w:rsid w:val="009B04D6"/>
    <w:rsid w:val="009B1279"/>
    <w:rsid w:val="009B127A"/>
    <w:rsid w:val="009B2EE8"/>
    <w:rsid w:val="009B4B4C"/>
    <w:rsid w:val="009B5090"/>
    <w:rsid w:val="009B52BD"/>
    <w:rsid w:val="009B589D"/>
    <w:rsid w:val="009B5A69"/>
    <w:rsid w:val="009B7360"/>
    <w:rsid w:val="009C1819"/>
    <w:rsid w:val="009C1ED9"/>
    <w:rsid w:val="009C1F84"/>
    <w:rsid w:val="009C2093"/>
    <w:rsid w:val="009C3A0C"/>
    <w:rsid w:val="009C3C55"/>
    <w:rsid w:val="009C3E06"/>
    <w:rsid w:val="009C5F30"/>
    <w:rsid w:val="009C61A6"/>
    <w:rsid w:val="009C67B4"/>
    <w:rsid w:val="009C7416"/>
    <w:rsid w:val="009C749B"/>
    <w:rsid w:val="009D07AA"/>
    <w:rsid w:val="009D0A07"/>
    <w:rsid w:val="009D0F28"/>
    <w:rsid w:val="009D1236"/>
    <w:rsid w:val="009D156B"/>
    <w:rsid w:val="009D1DB5"/>
    <w:rsid w:val="009D237B"/>
    <w:rsid w:val="009D29D7"/>
    <w:rsid w:val="009D3788"/>
    <w:rsid w:val="009D38F9"/>
    <w:rsid w:val="009D3D42"/>
    <w:rsid w:val="009D42E0"/>
    <w:rsid w:val="009D4703"/>
    <w:rsid w:val="009D48B4"/>
    <w:rsid w:val="009D5101"/>
    <w:rsid w:val="009D5580"/>
    <w:rsid w:val="009D5588"/>
    <w:rsid w:val="009D688A"/>
    <w:rsid w:val="009D6EC3"/>
    <w:rsid w:val="009D77E8"/>
    <w:rsid w:val="009E0133"/>
    <w:rsid w:val="009E1781"/>
    <w:rsid w:val="009E1A01"/>
    <w:rsid w:val="009E1CB8"/>
    <w:rsid w:val="009E2746"/>
    <w:rsid w:val="009E2B1A"/>
    <w:rsid w:val="009E3B1D"/>
    <w:rsid w:val="009E3E0A"/>
    <w:rsid w:val="009E3FD9"/>
    <w:rsid w:val="009E40C3"/>
    <w:rsid w:val="009E4D10"/>
    <w:rsid w:val="009E4D11"/>
    <w:rsid w:val="009E4D47"/>
    <w:rsid w:val="009E4D4C"/>
    <w:rsid w:val="009E591A"/>
    <w:rsid w:val="009E5FF8"/>
    <w:rsid w:val="009E6751"/>
    <w:rsid w:val="009F0E97"/>
    <w:rsid w:val="009F146C"/>
    <w:rsid w:val="009F1B63"/>
    <w:rsid w:val="009F1D1C"/>
    <w:rsid w:val="009F2029"/>
    <w:rsid w:val="009F211E"/>
    <w:rsid w:val="009F22AA"/>
    <w:rsid w:val="009F24EC"/>
    <w:rsid w:val="009F439A"/>
    <w:rsid w:val="009F4681"/>
    <w:rsid w:val="009F471B"/>
    <w:rsid w:val="009F6432"/>
    <w:rsid w:val="009F74D1"/>
    <w:rsid w:val="009F7678"/>
    <w:rsid w:val="00A01EA9"/>
    <w:rsid w:val="00A02175"/>
    <w:rsid w:val="00A02D83"/>
    <w:rsid w:val="00A0301B"/>
    <w:rsid w:val="00A03390"/>
    <w:rsid w:val="00A03F75"/>
    <w:rsid w:val="00A05A59"/>
    <w:rsid w:val="00A0640A"/>
    <w:rsid w:val="00A06A3B"/>
    <w:rsid w:val="00A06D87"/>
    <w:rsid w:val="00A07A41"/>
    <w:rsid w:val="00A07B4C"/>
    <w:rsid w:val="00A100C4"/>
    <w:rsid w:val="00A105C5"/>
    <w:rsid w:val="00A10895"/>
    <w:rsid w:val="00A111E7"/>
    <w:rsid w:val="00A11C59"/>
    <w:rsid w:val="00A12728"/>
    <w:rsid w:val="00A12A5F"/>
    <w:rsid w:val="00A137E3"/>
    <w:rsid w:val="00A13942"/>
    <w:rsid w:val="00A13A87"/>
    <w:rsid w:val="00A14611"/>
    <w:rsid w:val="00A15343"/>
    <w:rsid w:val="00A1583C"/>
    <w:rsid w:val="00A16061"/>
    <w:rsid w:val="00A1718D"/>
    <w:rsid w:val="00A1723B"/>
    <w:rsid w:val="00A1737D"/>
    <w:rsid w:val="00A17CFE"/>
    <w:rsid w:val="00A2061C"/>
    <w:rsid w:val="00A21130"/>
    <w:rsid w:val="00A21249"/>
    <w:rsid w:val="00A213F1"/>
    <w:rsid w:val="00A222E4"/>
    <w:rsid w:val="00A231A4"/>
    <w:rsid w:val="00A2338F"/>
    <w:rsid w:val="00A238E4"/>
    <w:rsid w:val="00A24116"/>
    <w:rsid w:val="00A24C50"/>
    <w:rsid w:val="00A2508D"/>
    <w:rsid w:val="00A25235"/>
    <w:rsid w:val="00A25AE8"/>
    <w:rsid w:val="00A2601E"/>
    <w:rsid w:val="00A27B80"/>
    <w:rsid w:val="00A3027D"/>
    <w:rsid w:val="00A31DFB"/>
    <w:rsid w:val="00A321FA"/>
    <w:rsid w:val="00A329B7"/>
    <w:rsid w:val="00A33ADE"/>
    <w:rsid w:val="00A33C36"/>
    <w:rsid w:val="00A348F2"/>
    <w:rsid w:val="00A3759F"/>
    <w:rsid w:val="00A37C5C"/>
    <w:rsid w:val="00A404B2"/>
    <w:rsid w:val="00A40F83"/>
    <w:rsid w:val="00A413AC"/>
    <w:rsid w:val="00A443EA"/>
    <w:rsid w:val="00A44D29"/>
    <w:rsid w:val="00A45B96"/>
    <w:rsid w:val="00A461F5"/>
    <w:rsid w:val="00A4628A"/>
    <w:rsid w:val="00A46CBE"/>
    <w:rsid w:val="00A50198"/>
    <w:rsid w:val="00A5043B"/>
    <w:rsid w:val="00A5102F"/>
    <w:rsid w:val="00A511F5"/>
    <w:rsid w:val="00A524B5"/>
    <w:rsid w:val="00A52DEA"/>
    <w:rsid w:val="00A54D2C"/>
    <w:rsid w:val="00A55F19"/>
    <w:rsid w:val="00A5616E"/>
    <w:rsid w:val="00A5631E"/>
    <w:rsid w:val="00A57796"/>
    <w:rsid w:val="00A57A7E"/>
    <w:rsid w:val="00A57C1D"/>
    <w:rsid w:val="00A610E4"/>
    <w:rsid w:val="00A616EA"/>
    <w:rsid w:val="00A63529"/>
    <w:rsid w:val="00A63A31"/>
    <w:rsid w:val="00A63F3D"/>
    <w:rsid w:val="00A64397"/>
    <w:rsid w:val="00A64A4B"/>
    <w:rsid w:val="00A656A5"/>
    <w:rsid w:val="00A657A4"/>
    <w:rsid w:val="00A65D81"/>
    <w:rsid w:val="00A660B0"/>
    <w:rsid w:val="00A663EB"/>
    <w:rsid w:val="00A66A49"/>
    <w:rsid w:val="00A66F92"/>
    <w:rsid w:val="00A70403"/>
    <w:rsid w:val="00A7072C"/>
    <w:rsid w:val="00A70B91"/>
    <w:rsid w:val="00A70E14"/>
    <w:rsid w:val="00A71DF3"/>
    <w:rsid w:val="00A72007"/>
    <w:rsid w:val="00A72BA9"/>
    <w:rsid w:val="00A73213"/>
    <w:rsid w:val="00A73B41"/>
    <w:rsid w:val="00A740E2"/>
    <w:rsid w:val="00A75050"/>
    <w:rsid w:val="00A752ED"/>
    <w:rsid w:val="00A756F7"/>
    <w:rsid w:val="00A759FD"/>
    <w:rsid w:val="00A76056"/>
    <w:rsid w:val="00A762D0"/>
    <w:rsid w:val="00A770CF"/>
    <w:rsid w:val="00A77F3E"/>
    <w:rsid w:val="00A811D4"/>
    <w:rsid w:val="00A81595"/>
    <w:rsid w:val="00A8162A"/>
    <w:rsid w:val="00A81B4B"/>
    <w:rsid w:val="00A81C1B"/>
    <w:rsid w:val="00A824D3"/>
    <w:rsid w:val="00A82C67"/>
    <w:rsid w:val="00A83352"/>
    <w:rsid w:val="00A83D7D"/>
    <w:rsid w:val="00A8402F"/>
    <w:rsid w:val="00A8425F"/>
    <w:rsid w:val="00A84620"/>
    <w:rsid w:val="00A853AE"/>
    <w:rsid w:val="00A85C38"/>
    <w:rsid w:val="00A85C8F"/>
    <w:rsid w:val="00A861EB"/>
    <w:rsid w:val="00A8768B"/>
    <w:rsid w:val="00A87B15"/>
    <w:rsid w:val="00A90390"/>
    <w:rsid w:val="00A905BA"/>
    <w:rsid w:val="00A908F2"/>
    <w:rsid w:val="00A90A2A"/>
    <w:rsid w:val="00A915AC"/>
    <w:rsid w:val="00A9164B"/>
    <w:rsid w:val="00A91B56"/>
    <w:rsid w:val="00A9247C"/>
    <w:rsid w:val="00A932DE"/>
    <w:rsid w:val="00A93554"/>
    <w:rsid w:val="00A93B26"/>
    <w:rsid w:val="00A95E12"/>
    <w:rsid w:val="00A9787A"/>
    <w:rsid w:val="00A97DAE"/>
    <w:rsid w:val="00A97DE1"/>
    <w:rsid w:val="00AA0318"/>
    <w:rsid w:val="00AA4B4E"/>
    <w:rsid w:val="00AA4D5E"/>
    <w:rsid w:val="00AA4F8D"/>
    <w:rsid w:val="00AA5354"/>
    <w:rsid w:val="00AA5951"/>
    <w:rsid w:val="00AA6427"/>
    <w:rsid w:val="00AA70E1"/>
    <w:rsid w:val="00AA7D20"/>
    <w:rsid w:val="00AA7D41"/>
    <w:rsid w:val="00AA7F32"/>
    <w:rsid w:val="00AB0A52"/>
    <w:rsid w:val="00AB152A"/>
    <w:rsid w:val="00AB30A0"/>
    <w:rsid w:val="00AB3297"/>
    <w:rsid w:val="00AB3BC3"/>
    <w:rsid w:val="00AB3D02"/>
    <w:rsid w:val="00AB3DAD"/>
    <w:rsid w:val="00AB3DBE"/>
    <w:rsid w:val="00AB5332"/>
    <w:rsid w:val="00AB66F9"/>
    <w:rsid w:val="00AC0450"/>
    <w:rsid w:val="00AC26F4"/>
    <w:rsid w:val="00AC3437"/>
    <w:rsid w:val="00AC4224"/>
    <w:rsid w:val="00AC56FF"/>
    <w:rsid w:val="00AC5DA2"/>
    <w:rsid w:val="00AC5EBD"/>
    <w:rsid w:val="00AC7F95"/>
    <w:rsid w:val="00AD07AA"/>
    <w:rsid w:val="00AD1074"/>
    <w:rsid w:val="00AD1137"/>
    <w:rsid w:val="00AD1358"/>
    <w:rsid w:val="00AD15EC"/>
    <w:rsid w:val="00AD27A4"/>
    <w:rsid w:val="00AD3825"/>
    <w:rsid w:val="00AD456F"/>
    <w:rsid w:val="00AD4979"/>
    <w:rsid w:val="00AD4DE4"/>
    <w:rsid w:val="00AD5056"/>
    <w:rsid w:val="00AD54CF"/>
    <w:rsid w:val="00AD64CF"/>
    <w:rsid w:val="00AD679E"/>
    <w:rsid w:val="00AD7C46"/>
    <w:rsid w:val="00AD7E61"/>
    <w:rsid w:val="00AE14F1"/>
    <w:rsid w:val="00AE2D4D"/>
    <w:rsid w:val="00AE39C0"/>
    <w:rsid w:val="00AE48F7"/>
    <w:rsid w:val="00AE5173"/>
    <w:rsid w:val="00AE519E"/>
    <w:rsid w:val="00AE76A0"/>
    <w:rsid w:val="00AF0DCA"/>
    <w:rsid w:val="00AF1477"/>
    <w:rsid w:val="00AF2A7F"/>
    <w:rsid w:val="00AF2B40"/>
    <w:rsid w:val="00AF36C5"/>
    <w:rsid w:val="00AF3B65"/>
    <w:rsid w:val="00AF3EEF"/>
    <w:rsid w:val="00AF4529"/>
    <w:rsid w:val="00AF602B"/>
    <w:rsid w:val="00AF6D0F"/>
    <w:rsid w:val="00AF7B4F"/>
    <w:rsid w:val="00B00388"/>
    <w:rsid w:val="00B00CB6"/>
    <w:rsid w:val="00B00DEC"/>
    <w:rsid w:val="00B016B8"/>
    <w:rsid w:val="00B01B8A"/>
    <w:rsid w:val="00B0203C"/>
    <w:rsid w:val="00B0241C"/>
    <w:rsid w:val="00B026C6"/>
    <w:rsid w:val="00B029DF"/>
    <w:rsid w:val="00B059C1"/>
    <w:rsid w:val="00B05E17"/>
    <w:rsid w:val="00B05FDE"/>
    <w:rsid w:val="00B0702C"/>
    <w:rsid w:val="00B0736B"/>
    <w:rsid w:val="00B077A6"/>
    <w:rsid w:val="00B07AF4"/>
    <w:rsid w:val="00B104CE"/>
    <w:rsid w:val="00B11DBC"/>
    <w:rsid w:val="00B12074"/>
    <w:rsid w:val="00B133D6"/>
    <w:rsid w:val="00B138FC"/>
    <w:rsid w:val="00B141AD"/>
    <w:rsid w:val="00B14255"/>
    <w:rsid w:val="00B142A4"/>
    <w:rsid w:val="00B15096"/>
    <w:rsid w:val="00B150AD"/>
    <w:rsid w:val="00B16035"/>
    <w:rsid w:val="00B1680D"/>
    <w:rsid w:val="00B176FB"/>
    <w:rsid w:val="00B179F4"/>
    <w:rsid w:val="00B202E2"/>
    <w:rsid w:val="00B2072E"/>
    <w:rsid w:val="00B20991"/>
    <w:rsid w:val="00B20EED"/>
    <w:rsid w:val="00B21796"/>
    <w:rsid w:val="00B22525"/>
    <w:rsid w:val="00B226CE"/>
    <w:rsid w:val="00B2337F"/>
    <w:rsid w:val="00B24721"/>
    <w:rsid w:val="00B24F69"/>
    <w:rsid w:val="00B25C38"/>
    <w:rsid w:val="00B266EF"/>
    <w:rsid w:val="00B26D09"/>
    <w:rsid w:val="00B27914"/>
    <w:rsid w:val="00B31FB1"/>
    <w:rsid w:val="00B33D5E"/>
    <w:rsid w:val="00B34210"/>
    <w:rsid w:val="00B34BA6"/>
    <w:rsid w:val="00B3579C"/>
    <w:rsid w:val="00B36831"/>
    <w:rsid w:val="00B37401"/>
    <w:rsid w:val="00B37735"/>
    <w:rsid w:val="00B37F9E"/>
    <w:rsid w:val="00B40558"/>
    <w:rsid w:val="00B40A9F"/>
    <w:rsid w:val="00B42643"/>
    <w:rsid w:val="00B457B0"/>
    <w:rsid w:val="00B463A3"/>
    <w:rsid w:val="00B46C47"/>
    <w:rsid w:val="00B47B37"/>
    <w:rsid w:val="00B501C4"/>
    <w:rsid w:val="00B5074E"/>
    <w:rsid w:val="00B5091B"/>
    <w:rsid w:val="00B50D62"/>
    <w:rsid w:val="00B52C8B"/>
    <w:rsid w:val="00B530FE"/>
    <w:rsid w:val="00B53121"/>
    <w:rsid w:val="00B53A00"/>
    <w:rsid w:val="00B545D5"/>
    <w:rsid w:val="00B546D5"/>
    <w:rsid w:val="00B552A1"/>
    <w:rsid w:val="00B55735"/>
    <w:rsid w:val="00B5652F"/>
    <w:rsid w:val="00B5697D"/>
    <w:rsid w:val="00B608FD"/>
    <w:rsid w:val="00B60EAD"/>
    <w:rsid w:val="00B633A2"/>
    <w:rsid w:val="00B64F2A"/>
    <w:rsid w:val="00B6596E"/>
    <w:rsid w:val="00B66C52"/>
    <w:rsid w:val="00B671B9"/>
    <w:rsid w:val="00B6771D"/>
    <w:rsid w:val="00B7161C"/>
    <w:rsid w:val="00B727F0"/>
    <w:rsid w:val="00B72DA8"/>
    <w:rsid w:val="00B7328F"/>
    <w:rsid w:val="00B7518E"/>
    <w:rsid w:val="00B7565E"/>
    <w:rsid w:val="00B75CE0"/>
    <w:rsid w:val="00B7630B"/>
    <w:rsid w:val="00B77B25"/>
    <w:rsid w:val="00B77BF7"/>
    <w:rsid w:val="00B800AA"/>
    <w:rsid w:val="00B804CF"/>
    <w:rsid w:val="00B8068D"/>
    <w:rsid w:val="00B80992"/>
    <w:rsid w:val="00B815DF"/>
    <w:rsid w:val="00B8303E"/>
    <w:rsid w:val="00B83284"/>
    <w:rsid w:val="00B83A15"/>
    <w:rsid w:val="00B84A27"/>
    <w:rsid w:val="00B84E7E"/>
    <w:rsid w:val="00B8531E"/>
    <w:rsid w:val="00B85680"/>
    <w:rsid w:val="00B86436"/>
    <w:rsid w:val="00B864A0"/>
    <w:rsid w:val="00B86EC8"/>
    <w:rsid w:val="00B8719A"/>
    <w:rsid w:val="00B8781C"/>
    <w:rsid w:val="00B90B51"/>
    <w:rsid w:val="00B90F10"/>
    <w:rsid w:val="00B91065"/>
    <w:rsid w:val="00B92578"/>
    <w:rsid w:val="00B927FD"/>
    <w:rsid w:val="00B92BEE"/>
    <w:rsid w:val="00B92D55"/>
    <w:rsid w:val="00B93E20"/>
    <w:rsid w:val="00B94944"/>
    <w:rsid w:val="00BA11ED"/>
    <w:rsid w:val="00BA197E"/>
    <w:rsid w:val="00BA2C0F"/>
    <w:rsid w:val="00BA3EEE"/>
    <w:rsid w:val="00BA4BFD"/>
    <w:rsid w:val="00BA69FE"/>
    <w:rsid w:val="00BA6ACE"/>
    <w:rsid w:val="00BB0166"/>
    <w:rsid w:val="00BB0F16"/>
    <w:rsid w:val="00BB0F85"/>
    <w:rsid w:val="00BB13EC"/>
    <w:rsid w:val="00BB1942"/>
    <w:rsid w:val="00BB2D7E"/>
    <w:rsid w:val="00BB3002"/>
    <w:rsid w:val="00BB3458"/>
    <w:rsid w:val="00BB487E"/>
    <w:rsid w:val="00BB52FF"/>
    <w:rsid w:val="00BB5428"/>
    <w:rsid w:val="00BB6B43"/>
    <w:rsid w:val="00BB763A"/>
    <w:rsid w:val="00BB78AA"/>
    <w:rsid w:val="00BB798D"/>
    <w:rsid w:val="00BB7FDC"/>
    <w:rsid w:val="00BC0675"/>
    <w:rsid w:val="00BC111F"/>
    <w:rsid w:val="00BC1D54"/>
    <w:rsid w:val="00BC33D6"/>
    <w:rsid w:val="00BC340E"/>
    <w:rsid w:val="00BC3659"/>
    <w:rsid w:val="00BC40CE"/>
    <w:rsid w:val="00BC5226"/>
    <w:rsid w:val="00BC77AE"/>
    <w:rsid w:val="00BC7FB8"/>
    <w:rsid w:val="00BD0152"/>
    <w:rsid w:val="00BD100B"/>
    <w:rsid w:val="00BD1A39"/>
    <w:rsid w:val="00BD1F74"/>
    <w:rsid w:val="00BD267E"/>
    <w:rsid w:val="00BD2E7B"/>
    <w:rsid w:val="00BD42F1"/>
    <w:rsid w:val="00BD434A"/>
    <w:rsid w:val="00BD4701"/>
    <w:rsid w:val="00BD48A5"/>
    <w:rsid w:val="00BD4943"/>
    <w:rsid w:val="00BD4CA7"/>
    <w:rsid w:val="00BD50F4"/>
    <w:rsid w:val="00BD753D"/>
    <w:rsid w:val="00BD7826"/>
    <w:rsid w:val="00BD7A98"/>
    <w:rsid w:val="00BE010E"/>
    <w:rsid w:val="00BE013F"/>
    <w:rsid w:val="00BE06F1"/>
    <w:rsid w:val="00BE1213"/>
    <w:rsid w:val="00BE2086"/>
    <w:rsid w:val="00BE2249"/>
    <w:rsid w:val="00BE302B"/>
    <w:rsid w:val="00BE32AA"/>
    <w:rsid w:val="00BE348B"/>
    <w:rsid w:val="00BE3B23"/>
    <w:rsid w:val="00BE4509"/>
    <w:rsid w:val="00BE4DDB"/>
    <w:rsid w:val="00BE5033"/>
    <w:rsid w:val="00BE5163"/>
    <w:rsid w:val="00BE5712"/>
    <w:rsid w:val="00BE5D8C"/>
    <w:rsid w:val="00BE6976"/>
    <w:rsid w:val="00BF0401"/>
    <w:rsid w:val="00BF0936"/>
    <w:rsid w:val="00BF0ADF"/>
    <w:rsid w:val="00BF199D"/>
    <w:rsid w:val="00BF398A"/>
    <w:rsid w:val="00BF3C8B"/>
    <w:rsid w:val="00BF41DF"/>
    <w:rsid w:val="00BF43C5"/>
    <w:rsid w:val="00BF4524"/>
    <w:rsid w:val="00BF4EA2"/>
    <w:rsid w:val="00BF5279"/>
    <w:rsid w:val="00BF52D3"/>
    <w:rsid w:val="00BF6B68"/>
    <w:rsid w:val="00BF6FE3"/>
    <w:rsid w:val="00BF760F"/>
    <w:rsid w:val="00C00B45"/>
    <w:rsid w:val="00C00D76"/>
    <w:rsid w:val="00C00E07"/>
    <w:rsid w:val="00C02F76"/>
    <w:rsid w:val="00C02F78"/>
    <w:rsid w:val="00C03E3F"/>
    <w:rsid w:val="00C03ED3"/>
    <w:rsid w:val="00C05081"/>
    <w:rsid w:val="00C05558"/>
    <w:rsid w:val="00C05CDA"/>
    <w:rsid w:val="00C061CD"/>
    <w:rsid w:val="00C06290"/>
    <w:rsid w:val="00C06573"/>
    <w:rsid w:val="00C06802"/>
    <w:rsid w:val="00C06C95"/>
    <w:rsid w:val="00C06D34"/>
    <w:rsid w:val="00C06F00"/>
    <w:rsid w:val="00C07E00"/>
    <w:rsid w:val="00C1034D"/>
    <w:rsid w:val="00C11AFD"/>
    <w:rsid w:val="00C12834"/>
    <w:rsid w:val="00C136E6"/>
    <w:rsid w:val="00C154FF"/>
    <w:rsid w:val="00C1609E"/>
    <w:rsid w:val="00C1610D"/>
    <w:rsid w:val="00C16DFB"/>
    <w:rsid w:val="00C1749D"/>
    <w:rsid w:val="00C17D43"/>
    <w:rsid w:val="00C17E0F"/>
    <w:rsid w:val="00C2008C"/>
    <w:rsid w:val="00C21128"/>
    <w:rsid w:val="00C2119D"/>
    <w:rsid w:val="00C2150A"/>
    <w:rsid w:val="00C22B12"/>
    <w:rsid w:val="00C234ED"/>
    <w:rsid w:val="00C2365E"/>
    <w:rsid w:val="00C2655F"/>
    <w:rsid w:val="00C27A11"/>
    <w:rsid w:val="00C30031"/>
    <w:rsid w:val="00C310DE"/>
    <w:rsid w:val="00C315BC"/>
    <w:rsid w:val="00C34754"/>
    <w:rsid w:val="00C34764"/>
    <w:rsid w:val="00C34A4D"/>
    <w:rsid w:val="00C34E74"/>
    <w:rsid w:val="00C35DA8"/>
    <w:rsid w:val="00C37044"/>
    <w:rsid w:val="00C37739"/>
    <w:rsid w:val="00C37BE1"/>
    <w:rsid w:val="00C403C7"/>
    <w:rsid w:val="00C409E6"/>
    <w:rsid w:val="00C40A05"/>
    <w:rsid w:val="00C417F6"/>
    <w:rsid w:val="00C42B1D"/>
    <w:rsid w:val="00C443E4"/>
    <w:rsid w:val="00C44EC8"/>
    <w:rsid w:val="00C44FB4"/>
    <w:rsid w:val="00C4540A"/>
    <w:rsid w:val="00C45D87"/>
    <w:rsid w:val="00C4618F"/>
    <w:rsid w:val="00C4624B"/>
    <w:rsid w:val="00C469DC"/>
    <w:rsid w:val="00C46E92"/>
    <w:rsid w:val="00C47917"/>
    <w:rsid w:val="00C47B2A"/>
    <w:rsid w:val="00C50436"/>
    <w:rsid w:val="00C50460"/>
    <w:rsid w:val="00C507EF"/>
    <w:rsid w:val="00C511B9"/>
    <w:rsid w:val="00C5133A"/>
    <w:rsid w:val="00C515F7"/>
    <w:rsid w:val="00C526BE"/>
    <w:rsid w:val="00C52A41"/>
    <w:rsid w:val="00C52E08"/>
    <w:rsid w:val="00C539EF"/>
    <w:rsid w:val="00C53CDD"/>
    <w:rsid w:val="00C54312"/>
    <w:rsid w:val="00C56C35"/>
    <w:rsid w:val="00C56F12"/>
    <w:rsid w:val="00C5709C"/>
    <w:rsid w:val="00C60685"/>
    <w:rsid w:val="00C60FFC"/>
    <w:rsid w:val="00C627FE"/>
    <w:rsid w:val="00C62D96"/>
    <w:rsid w:val="00C62F58"/>
    <w:rsid w:val="00C654BA"/>
    <w:rsid w:val="00C662AE"/>
    <w:rsid w:val="00C6682D"/>
    <w:rsid w:val="00C66EE3"/>
    <w:rsid w:val="00C6793C"/>
    <w:rsid w:val="00C701ED"/>
    <w:rsid w:val="00C70F1E"/>
    <w:rsid w:val="00C71047"/>
    <w:rsid w:val="00C727AD"/>
    <w:rsid w:val="00C72AD1"/>
    <w:rsid w:val="00C732C0"/>
    <w:rsid w:val="00C73CE3"/>
    <w:rsid w:val="00C74800"/>
    <w:rsid w:val="00C74841"/>
    <w:rsid w:val="00C7493B"/>
    <w:rsid w:val="00C74B2E"/>
    <w:rsid w:val="00C7547F"/>
    <w:rsid w:val="00C75BC5"/>
    <w:rsid w:val="00C77199"/>
    <w:rsid w:val="00C7797B"/>
    <w:rsid w:val="00C77D5C"/>
    <w:rsid w:val="00C801DF"/>
    <w:rsid w:val="00C80C91"/>
    <w:rsid w:val="00C81170"/>
    <w:rsid w:val="00C81A90"/>
    <w:rsid w:val="00C81AA3"/>
    <w:rsid w:val="00C831E4"/>
    <w:rsid w:val="00C83D54"/>
    <w:rsid w:val="00C84040"/>
    <w:rsid w:val="00C86182"/>
    <w:rsid w:val="00C8689C"/>
    <w:rsid w:val="00C86B08"/>
    <w:rsid w:val="00C90662"/>
    <w:rsid w:val="00C90C4E"/>
    <w:rsid w:val="00C9120F"/>
    <w:rsid w:val="00C92220"/>
    <w:rsid w:val="00C95A7A"/>
    <w:rsid w:val="00C963A7"/>
    <w:rsid w:val="00CA0386"/>
    <w:rsid w:val="00CA0E85"/>
    <w:rsid w:val="00CA2878"/>
    <w:rsid w:val="00CA2985"/>
    <w:rsid w:val="00CA29C0"/>
    <w:rsid w:val="00CA2D30"/>
    <w:rsid w:val="00CA3F7E"/>
    <w:rsid w:val="00CA576F"/>
    <w:rsid w:val="00CA6156"/>
    <w:rsid w:val="00CA6692"/>
    <w:rsid w:val="00CA6872"/>
    <w:rsid w:val="00CA707C"/>
    <w:rsid w:val="00CB0ECC"/>
    <w:rsid w:val="00CB1629"/>
    <w:rsid w:val="00CB1F44"/>
    <w:rsid w:val="00CB29A5"/>
    <w:rsid w:val="00CB2E72"/>
    <w:rsid w:val="00CB2F19"/>
    <w:rsid w:val="00CB4097"/>
    <w:rsid w:val="00CB4759"/>
    <w:rsid w:val="00CB6938"/>
    <w:rsid w:val="00CB6FFB"/>
    <w:rsid w:val="00CC23DD"/>
    <w:rsid w:val="00CC3003"/>
    <w:rsid w:val="00CC3759"/>
    <w:rsid w:val="00CC4070"/>
    <w:rsid w:val="00CC4D47"/>
    <w:rsid w:val="00CC5510"/>
    <w:rsid w:val="00CC60E9"/>
    <w:rsid w:val="00CC652F"/>
    <w:rsid w:val="00CC6BB1"/>
    <w:rsid w:val="00CC7850"/>
    <w:rsid w:val="00CD066A"/>
    <w:rsid w:val="00CD0B32"/>
    <w:rsid w:val="00CD0E1F"/>
    <w:rsid w:val="00CD13C1"/>
    <w:rsid w:val="00CD1D15"/>
    <w:rsid w:val="00CD2A00"/>
    <w:rsid w:val="00CD3D3C"/>
    <w:rsid w:val="00CD3FB0"/>
    <w:rsid w:val="00CD428F"/>
    <w:rsid w:val="00CD4306"/>
    <w:rsid w:val="00CD4997"/>
    <w:rsid w:val="00CD4A29"/>
    <w:rsid w:val="00CD4E93"/>
    <w:rsid w:val="00CD4F76"/>
    <w:rsid w:val="00CD4FE0"/>
    <w:rsid w:val="00CD5F36"/>
    <w:rsid w:val="00CD6125"/>
    <w:rsid w:val="00CD6674"/>
    <w:rsid w:val="00CD6B48"/>
    <w:rsid w:val="00CE008F"/>
    <w:rsid w:val="00CE0225"/>
    <w:rsid w:val="00CE11A7"/>
    <w:rsid w:val="00CE186C"/>
    <w:rsid w:val="00CE1ECB"/>
    <w:rsid w:val="00CE2D00"/>
    <w:rsid w:val="00CE5105"/>
    <w:rsid w:val="00CE5212"/>
    <w:rsid w:val="00CE56AC"/>
    <w:rsid w:val="00CE6380"/>
    <w:rsid w:val="00CE668D"/>
    <w:rsid w:val="00CE6719"/>
    <w:rsid w:val="00CE73D2"/>
    <w:rsid w:val="00CF0B97"/>
    <w:rsid w:val="00CF1AE0"/>
    <w:rsid w:val="00CF2179"/>
    <w:rsid w:val="00CF2320"/>
    <w:rsid w:val="00CF31E4"/>
    <w:rsid w:val="00CF38D0"/>
    <w:rsid w:val="00CF44FF"/>
    <w:rsid w:val="00CF5CC0"/>
    <w:rsid w:val="00CF5FE9"/>
    <w:rsid w:val="00CF671C"/>
    <w:rsid w:val="00CF6A2F"/>
    <w:rsid w:val="00CF6E9D"/>
    <w:rsid w:val="00CF7185"/>
    <w:rsid w:val="00D01502"/>
    <w:rsid w:val="00D029FF"/>
    <w:rsid w:val="00D03087"/>
    <w:rsid w:val="00D034A3"/>
    <w:rsid w:val="00D03BDA"/>
    <w:rsid w:val="00D04362"/>
    <w:rsid w:val="00D05051"/>
    <w:rsid w:val="00D055A9"/>
    <w:rsid w:val="00D06173"/>
    <w:rsid w:val="00D06492"/>
    <w:rsid w:val="00D06B00"/>
    <w:rsid w:val="00D077A1"/>
    <w:rsid w:val="00D10EDE"/>
    <w:rsid w:val="00D13BAB"/>
    <w:rsid w:val="00D14BFF"/>
    <w:rsid w:val="00D14F11"/>
    <w:rsid w:val="00D1565E"/>
    <w:rsid w:val="00D16381"/>
    <w:rsid w:val="00D211D5"/>
    <w:rsid w:val="00D226A9"/>
    <w:rsid w:val="00D22FFC"/>
    <w:rsid w:val="00D24126"/>
    <w:rsid w:val="00D245F8"/>
    <w:rsid w:val="00D24621"/>
    <w:rsid w:val="00D2487B"/>
    <w:rsid w:val="00D24DF6"/>
    <w:rsid w:val="00D25EE8"/>
    <w:rsid w:val="00D26155"/>
    <w:rsid w:val="00D266A2"/>
    <w:rsid w:val="00D27C6B"/>
    <w:rsid w:val="00D27FC1"/>
    <w:rsid w:val="00D3293C"/>
    <w:rsid w:val="00D32E51"/>
    <w:rsid w:val="00D331F0"/>
    <w:rsid w:val="00D33980"/>
    <w:rsid w:val="00D33D0A"/>
    <w:rsid w:val="00D33F03"/>
    <w:rsid w:val="00D341A2"/>
    <w:rsid w:val="00D35A26"/>
    <w:rsid w:val="00D367CA"/>
    <w:rsid w:val="00D3692D"/>
    <w:rsid w:val="00D36E7F"/>
    <w:rsid w:val="00D376AC"/>
    <w:rsid w:val="00D37D02"/>
    <w:rsid w:val="00D40048"/>
    <w:rsid w:val="00D40A8A"/>
    <w:rsid w:val="00D40D4E"/>
    <w:rsid w:val="00D41C4A"/>
    <w:rsid w:val="00D41FB5"/>
    <w:rsid w:val="00D421F8"/>
    <w:rsid w:val="00D42C75"/>
    <w:rsid w:val="00D438A7"/>
    <w:rsid w:val="00D4396F"/>
    <w:rsid w:val="00D44048"/>
    <w:rsid w:val="00D44BC6"/>
    <w:rsid w:val="00D44C82"/>
    <w:rsid w:val="00D44ECB"/>
    <w:rsid w:val="00D450A1"/>
    <w:rsid w:val="00D45624"/>
    <w:rsid w:val="00D469F4"/>
    <w:rsid w:val="00D46A1F"/>
    <w:rsid w:val="00D472CB"/>
    <w:rsid w:val="00D50674"/>
    <w:rsid w:val="00D517E9"/>
    <w:rsid w:val="00D5189B"/>
    <w:rsid w:val="00D51FC6"/>
    <w:rsid w:val="00D5289D"/>
    <w:rsid w:val="00D52FDF"/>
    <w:rsid w:val="00D53ACE"/>
    <w:rsid w:val="00D5474C"/>
    <w:rsid w:val="00D55812"/>
    <w:rsid w:val="00D55821"/>
    <w:rsid w:val="00D55880"/>
    <w:rsid w:val="00D56641"/>
    <w:rsid w:val="00D56F98"/>
    <w:rsid w:val="00D56F9B"/>
    <w:rsid w:val="00D57D9B"/>
    <w:rsid w:val="00D57E8F"/>
    <w:rsid w:val="00D61C50"/>
    <w:rsid w:val="00D62F12"/>
    <w:rsid w:val="00D63614"/>
    <w:rsid w:val="00D650A9"/>
    <w:rsid w:val="00D65A1C"/>
    <w:rsid w:val="00D663D6"/>
    <w:rsid w:val="00D66D51"/>
    <w:rsid w:val="00D70AD1"/>
    <w:rsid w:val="00D71374"/>
    <w:rsid w:val="00D7175C"/>
    <w:rsid w:val="00D72331"/>
    <w:rsid w:val="00D7342B"/>
    <w:rsid w:val="00D748A5"/>
    <w:rsid w:val="00D7519A"/>
    <w:rsid w:val="00D75B68"/>
    <w:rsid w:val="00D80032"/>
    <w:rsid w:val="00D8109D"/>
    <w:rsid w:val="00D814E4"/>
    <w:rsid w:val="00D81D27"/>
    <w:rsid w:val="00D82058"/>
    <w:rsid w:val="00D8275D"/>
    <w:rsid w:val="00D83823"/>
    <w:rsid w:val="00D87560"/>
    <w:rsid w:val="00D8760A"/>
    <w:rsid w:val="00D90487"/>
    <w:rsid w:val="00D92752"/>
    <w:rsid w:val="00D93327"/>
    <w:rsid w:val="00D93347"/>
    <w:rsid w:val="00D94723"/>
    <w:rsid w:val="00D9540F"/>
    <w:rsid w:val="00D968E1"/>
    <w:rsid w:val="00D975D8"/>
    <w:rsid w:val="00DA0F17"/>
    <w:rsid w:val="00DA194F"/>
    <w:rsid w:val="00DA245F"/>
    <w:rsid w:val="00DA26CF"/>
    <w:rsid w:val="00DA4540"/>
    <w:rsid w:val="00DA489B"/>
    <w:rsid w:val="00DA4B74"/>
    <w:rsid w:val="00DA60DF"/>
    <w:rsid w:val="00DA6406"/>
    <w:rsid w:val="00DA7EB9"/>
    <w:rsid w:val="00DB0586"/>
    <w:rsid w:val="00DB2B78"/>
    <w:rsid w:val="00DB2DF8"/>
    <w:rsid w:val="00DB371C"/>
    <w:rsid w:val="00DB39DD"/>
    <w:rsid w:val="00DB41CD"/>
    <w:rsid w:val="00DB43D4"/>
    <w:rsid w:val="00DB4E1B"/>
    <w:rsid w:val="00DB51D0"/>
    <w:rsid w:val="00DB58E7"/>
    <w:rsid w:val="00DB5951"/>
    <w:rsid w:val="00DB6027"/>
    <w:rsid w:val="00DB6A99"/>
    <w:rsid w:val="00DB6BFD"/>
    <w:rsid w:val="00DB6E3D"/>
    <w:rsid w:val="00DB6E4C"/>
    <w:rsid w:val="00DB70E9"/>
    <w:rsid w:val="00DB7360"/>
    <w:rsid w:val="00DC00B8"/>
    <w:rsid w:val="00DC0D13"/>
    <w:rsid w:val="00DC14E9"/>
    <w:rsid w:val="00DC159C"/>
    <w:rsid w:val="00DC3422"/>
    <w:rsid w:val="00DC4149"/>
    <w:rsid w:val="00DC4C90"/>
    <w:rsid w:val="00DC57FD"/>
    <w:rsid w:val="00DC59B3"/>
    <w:rsid w:val="00DC5E72"/>
    <w:rsid w:val="00DC7354"/>
    <w:rsid w:val="00DC79D0"/>
    <w:rsid w:val="00DC7B2D"/>
    <w:rsid w:val="00DD005B"/>
    <w:rsid w:val="00DD0554"/>
    <w:rsid w:val="00DD0A59"/>
    <w:rsid w:val="00DD138E"/>
    <w:rsid w:val="00DD18F1"/>
    <w:rsid w:val="00DD1C61"/>
    <w:rsid w:val="00DD20A5"/>
    <w:rsid w:val="00DD3523"/>
    <w:rsid w:val="00DD3BF1"/>
    <w:rsid w:val="00DD3E7F"/>
    <w:rsid w:val="00DD475F"/>
    <w:rsid w:val="00DD4E33"/>
    <w:rsid w:val="00DD4EAC"/>
    <w:rsid w:val="00DD529C"/>
    <w:rsid w:val="00DD5AA1"/>
    <w:rsid w:val="00DD6BF6"/>
    <w:rsid w:val="00DD73C3"/>
    <w:rsid w:val="00DD7860"/>
    <w:rsid w:val="00DE0662"/>
    <w:rsid w:val="00DE16A1"/>
    <w:rsid w:val="00DE1725"/>
    <w:rsid w:val="00DE19E8"/>
    <w:rsid w:val="00DE2FCB"/>
    <w:rsid w:val="00DE3177"/>
    <w:rsid w:val="00DE3479"/>
    <w:rsid w:val="00DE36C3"/>
    <w:rsid w:val="00DE3FE2"/>
    <w:rsid w:val="00DE43C7"/>
    <w:rsid w:val="00DE4A99"/>
    <w:rsid w:val="00DE53F0"/>
    <w:rsid w:val="00DE59E8"/>
    <w:rsid w:val="00DE5E42"/>
    <w:rsid w:val="00DE6ED4"/>
    <w:rsid w:val="00DE7CC9"/>
    <w:rsid w:val="00DF0541"/>
    <w:rsid w:val="00DF065D"/>
    <w:rsid w:val="00DF07FB"/>
    <w:rsid w:val="00DF1E82"/>
    <w:rsid w:val="00DF21F2"/>
    <w:rsid w:val="00DF22EE"/>
    <w:rsid w:val="00DF235F"/>
    <w:rsid w:val="00DF254B"/>
    <w:rsid w:val="00DF3705"/>
    <w:rsid w:val="00DF4077"/>
    <w:rsid w:val="00DF4A46"/>
    <w:rsid w:val="00DF5715"/>
    <w:rsid w:val="00DF6064"/>
    <w:rsid w:val="00DF7664"/>
    <w:rsid w:val="00DF76E6"/>
    <w:rsid w:val="00DF7C7B"/>
    <w:rsid w:val="00E00239"/>
    <w:rsid w:val="00E0024B"/>
    <w:rsid w:val="00E002DD"/>
    <w:rsid w:val="00E0081D"/>
    <w:rsid w:val="00E00C50"/>
    <w:rsid w:val="00E015CD"/>
    <w:rsid w:val="00E01DF5"/>
    <w:rsid w:val="00E0274F"/>
    <w:rsid w:val="00E0359D"/>
    <w:rsid w:val="00E04148"/>
    <w:rsid w:val="00E04471"/>
    <w:rsid w:val="00E0461D"/>
    <w:rsid w:val="00E0490B"/>
    <w:rsid w:val="00E050EF"/>
    <w:rsid w:val="00E054B8"/>
    <w:rsid w:val="00E05BEB"/>
    <w:rsid w:val="00E06292"/>
    <w:rsid w:val="00E06AC4"/>
    <w:rsid w:val="00E06EAD"/>
    <w:rsid w:val="00E070E4"/>
    <w:rsid w:val="00E07661"/>
    <w:rsid w:val="00E07DCC"/>
    <w:rsid w:val="00E112AE"/>
    <w:rsid w:val="00E13342"/>
    <w:rsid w:val="00E1468D"/>
    <w:rsid w:val="00E1474D"/>
    <w:rsid w:val="00E153CC"/>
    <w:rsid w:val="00E15673"/>
    <w:rsid w:val="00E15882"/>
    <w:rsid w:val="00E15D49"/>
    <w:rsid w:val="00E15E96"/>
    <w:rsid w:val="00E17211"/>
    <w:rsid w:val="00E175EE"/>
    <w:rsid w:val="00E17B1D"/>
    <w:rsid w:val="00E217E1"/>
    <w:rsid w:val="00E21943"/>
    <w:rsid w:val="00E2202F"/>
    <w:rsid w:val="00E22D1F"/>
    <w:rsid w:val="00E23031"/>
    <w:rsid w:val="00E23BFC"/>
    <w:rsid w:val="00E246D7"/>
    <w:rsid w:val="00E2579A"/>
    <w:rsid w:val="00E2655D"/>
    <w:rsid w:val="00E26830"/>
    <w:rsid w:val="00E301C8"/>
    <w:rsid w:val="00E3060B"/>
    <w:rsid w:val="00E30A12"/>
    <w:rsid w:val="00E31B8E"/>
    <w:rsid w:val="00E32D5A"/>
    <w:rsid w:val="00E33551"/>
    <w:rsid w:val="00E33FB6"/>
    <w:rsid w:val="00E3550E"/>
    <w:rsid w:val="00E35603"/>
    <w:rsid w:val="00E3561F"/>
    <w:rsid w:val="00E37523"/>
    <w:rsid w:val="00E37A84"/>
    <w:rsid w:val="00E40B46"/>
    <w:rsid w:val="00E4121D"/>
    <w:rsid w:val="00E42611"/>
    <w:rsid w:val="00E43DB9"/>
    <w:rsid w:val="00E444FB"/>
    <w:rsid w:val="00E44565"/>
    <w:rsid w:val="00E448C9"/>
    <w:rsid w:val="00E46968"/>
    <w:rsid w:val="00E47077"/>
    <w:rsid w:val="00E47696"/>
    <w:rsid w:val="00E50DE5"/>
    <w:rsid w:val="00E510A0"/>
    <w:rsid w:val="00E518F1"/>
    <w:rsid w:val="00E51D6B"/>
    <w:rsid w:val="00E54F86"/>
    <w:rsid w:val="00E56738"/>
    <w:rsid w:val="00E568C8"/>
    <w:rsid w:val="00E56DC4"/>
    <w:rsid w:val="00E56EF7"/>
    <w:rsid w:val="00E57CC3"/>
    <w:rsid w:val="00E57F72"/>
    <w:rsid w:val="00E60256"/>
    <w:rsid w:val="00E60BFA"/>
    <w:rsid w:val="00E60CA4"/>
    <w:rsid w:val="00E61531"/>
    <w:rsid w:val="00E61947"/>
    <w:rsid w:val="00E61B8A"/>
    <w:rsid w:val="00E6335D"/>
    <w:rsid w:val="00E63E17"/>
    <w:rsid w:val="00E64151"/>
    <w:rsid w:val="00E643EF"/>
    <w:rsid w:val="00E64DE8"/>
    <w:rsid w:val="00E65363"/>
    <w:rsid w:val="00E666E6"/>
    <w:rsid w:val="00E66A9B"/>
    <w:rsid w:val="00E66AF1"/>
    <w:rsid w:val="00E66B42"/>
    <w:rsid w:val="00E677AF"/>
    <w:rsid w:val="00E715F8"/>
    <w:rsid w:val="00E72313"/>
    <w:rsid w:val="00E726D3"/>
    <w:rsid w:val="00E72D9E"/>
    <w:rsid w:val="00E72DE4"/>
    <w:rsid w:val="00E73B0E"/>
    <w:rsid w:val="00E73C4E"/>
    <w:rsid w:val="00E73DED"/>
    <w:rsid w:val="00E74224"/>
    <w:rsid w:val="00E749F3"/>
    <w:rsid w:val="00E74CC3"/>
    <w:rsid w:val="00E75C7B"/>
    <w:rsid w:val="00E76887"/>
    <w:rsid w:val="00E77771"/>
    <w:rsid w:val="00E77E96"/>
    <w:rsid w:val="00E8161F"/>
    <w:rsid w:val="00E81E9E"/>
    <w:rsid w:val="00E82AC1"/>
    <w:rsid w:val="00E82CFD"/>
    <w:rsid w:val="00E83BDA"/>
    <w:rsid w:val="00E8421E"/>
    <w:rsid w:val="00E84756"/>
    <w:rsid w:val="00E84DDB"/>
    <w:rsid w:val="00E85398"/>
    <w:rsid w:val="00E85B43"/>
    <w:rsid w:val="00E85BD8"/>
    <w:rsid w:val="00E86396"/>
    <w:rsid w:val="00E86CF6"/>
    <w:rsid w:val="00E86E61"/>
    <w:rsid w:val="00E872F6"/>
    <w:rsid w:val="00E90001"/>
    <w:rsid w:val="00E9057C"/>
    <w:rsid w:val="00E91950"/>
    <w:rsid w:val="00E9195F"/>
    <w:rsid w:val="00E91E0C"/>
    <w:rsid w:val="00E92665"/>
    <w:rsid w:val="00E94083"/>
    <w:rsid w:val="00E9475C"/>
    <w:rsid w:val="00E9499D"/>
    <w:rsid w:val="00E959EF"/>
    <w:rsid w:val="00E9652C"/>
    <w:rsid w:val="00E97272"/>
    <w:rsid w:val="00E972FA"/>
    <w:rsid w:val="00E9740D"/>
    <w:rsid w:val="00E97AB7"/>
    <w:rsid w:val="00E97BCC"/>
    <w:rsid w:val="00EA030D"/>
    <w:rsid w:val="00EA0AD8"/>
    <w:rsid w:val="00EA1E21"/>
    <w:rsid w:val="00EA2405"/>
    <w:rsid w:val="00EA2A11"/>
    <w:rsid w:val="00EA2BB5"/>
    <w:rsid w:val="00EA3B6D"/>
    <w:rsid w:val="00EA5714"/>
    <w:rsid w:val="00EA70A1"/>
    <w:rsid w:val="00EA7F87"/>
    <w:rsid w:val="00EB0581"/>
    <w:rsid w:val="00EB0FF7"/>
    <w:rsid w:val="00EB11F7"/>
    <w:rsid w:val="00EB1CA7"/>
    <w:rsid w:val="00EB1F9D"/>
    <w:rsid w:val="00EB3C93"/>
    <w:rsid w:val="00EB4719"/>
    <w:rsid w:val="00EB4A7A"/>
    <w:rsid w:val="00EB6FEF"/>
    <w:rsid w:val="00EB73DF"/>
    <w:rsid w:val="00EB7763"/>
    <w:rsid w:val="00EB7885"/>
    <w:rsid w:val="00EB7C21"/>
    <w:rsid w:val="00EC0A9F"/>
    <w:rsid w:val="00EC10FF"/>
    <w:rsid w:val="00EC1249"/>
    <w:rsid w:val="00EC1896"/>
    <w:rsid w:val="00EC1B05"/>
    <w:rsid w:val="00EC2A5A"/>
    <w:rsid w:val="00EC2F87"/>
    <w:rsid w:val="00EC307C"/>
    <w:rsid w:val="00EC315B"/>
    <w:rsid w:val="00EC3200"/>
    <w:rsid w:val="00EC32F2"/>
    <w:rsid w:val="00EC3583"/>
    <w:rsid w:val="00EC3B19"/>
    <w:rsid w:val="00EC3E78"/>
    <w:rsid w:val="00EC4DFE"/>
    <w:rsid w:val="00EC70AA"/>
    <w:rsid w:val="00EC72AB"/>
    <w:rsid w:val="00ED03E4"/>
    <w:rsid w:val="00ED055C"/>
    <w:rsid w:val="00ED2C3B"/>
    <w:rsid w:val="00ED2CA8"/>
    <w:rsid w:val="00ED2F45"/>
    <w:rsid w:val="00ED3620"/>
    <w:rsid w:val="00ED37E9"/>
    <w:rsid w:val="00ED3A09"/>
    <w:rsid w:val="00ED3C2B"/>
    <w:rsid w:val="00ED3F43"/>
    <w:rsid w:val="00ED3FD1"/>
    <w:rsid w:val="00ED5127"/>
    <w:rsid w:val="00ED5547"/>
    <w:rsid w:val="00ED55F5"/>
    <w:rsid w:val="00ED5668"/>
    <w:rsid w:val="00EE08FD"/>
    <w:rsid w:val="00EE115B"/>
    <w:rsid w:val="00EE116A"/>
    <w:rsid w:val="00EE1475"/>
    <w:rsid w:val="00EE18E4"/>
    <w:rsid w:val="00EE210E"/>
    <w:rsid w:val="00EE267B"/>
    <w:rsid w:val="00EE26E4"/>
    <w:rsid w:val="00EE2CD8"/>
    <w:rsid w:val="00EE2EB1"/>
    <w:rsid w:val="00EE3BBF"/>
    <w:rsid w:val="00EE3F57"/>
    <w:rsid w:val="00EE41C2"/>
    <w:rsid w:val="00EE4D07"/>
    <w:rsid w:val="00EE4D5E"/>
    <w:rsid w:val="00EE4D84"/>
    <w:rsid w:val="00EE67C4"/>
    <w:rsid w:val="00EE6BF2"/>
    <w:rsid w:val="00EE7828"/>
    <w:rsid w:val="00EE7F03"/>
    <w:rsid w:val="00EF0009"/>
    <w:rsid w:val="00EF2BE5"/>
    <w:rsid w:val="00EF31FA"/>
    <w:rsid w:val="00EF3934"/>
    <w:rsid w:val="00EF3B25"/>
    <w:rsid w:val="00EF4697"/>
    <w:rsid w:val="00EF4F33"/>
    <w:rsid w:val="00EF51BF"/>
    <w:rsid w:val="00EF58FD"/>
    <w:rsid w:val="00EF600E"/>
    <w:rsid w:val="00EF7A04"/>
    <w:rsid w:val="00F000EA"/>
    <w:rsid w:val="00F00B83"/>
    <w:rsid w:val="00F011B4"/>
    <w:rsid w:val="00F011EA"/>
    <w:rsid w:val="00F0168A"/>
    <w:rsid w:val="00F0185E"/>
    <w:rsid w:val="00F01907"/>
    <w:rsid w:val="00F01AD3"/>
    <w:rsid w:val="00F01F62"/>
    <w:rsid w:val="00F0221E"/>
    <w:rsid w:val="00F02397"/>
    <w:rsid w:val="00F029CB"/>
    <w:rsid w:val="00F02FD1"/>
    <w:rsid w:val="00F032AD"/>
    <w:rsid w:val="00F03480"/>
    <w:rsid w:val="00F042D6"/>
    <w:rsid w:val="00F04732"/>
    <w:rsid w:val="00F0530F"/>
    <w:rsid w:val="00F058D4"/>
    <w:rsid w:val="00F069E3"/>
    <w:rsid w:val="00F0774C"/>
    <w:rsid w:val="00F107F4"/>
    <w:rsid w:val="00F10F9E"/>
    <w:rsid w:val="00F11269"/>
    <w:rsid w:val="00F11B7B"/>
    <w:rsid w:val="00F122FA"/>
    <w:rsid w:val="00F12678"/>
    <w:rsid w:val="00F126E4"/>
    <w:rsid w:val="00F13ABB"/>
    <w:rsid w:val="00F13FA9"/>
    <w:rsid w:val="00F1466A"/>
    <w:rsid w:val="00F14F6F"/>
    <w:rsid w:val="00F158D2"/>
    <w:rsid w:val="00F15FC8"/>
    <w:rsid w:val="00F16E25"/>
    <w:rsid w:val="00F17452"/>
    <w:rsid w:val="00F17B0D"/>
    <w:rsid w:val="00F17EC6"/>
    <w:rsid w:val="00F2014A"/>
    <w:rsid w:val="00F20C42"/>
    <w:rsid w:val="00F21739"/>
    <w:rsid w:val="00F2183F"/>
    <w:rsid w:val="00F225CC"/>
    <w:rsid w:val="00F2266E"/>
    <w:rsid w:val="00F23A2E"/>
    <w:rsid w:val="00F2443D"/>
    <w:rsid w:val="00F2486E"/>
    <w:rsid w:val="00F24EB1"/>
    <w:rsid w:val="00F25F99"/>
    <w:rsid w:val="00F26295"/>
    <w:rsid w:val="00F26B8B"/>
    <w:rsid w:val="00F2783F"/>
    <w:rsid w:val="00F30142"/>
    <w:rsid w:val="00F30C18"/>
    <w:rsid w:val="00F30EFF"/>
    <w:rsid w:val="00F3176E"/>
    <w:rsid w:val="00F32C81"/>
    <w:rsid w:val="00F34212"/>
    <w:rsid w:val="00F34351"/>
    <w:rsid w:val="00F343A2"/>
    <w:rsid w:val="00F359CD"/>
    <w:rsid w:val="00F36149"/>
    <w:rsid w:val="00F377F4"/>
    <w:rsid w:val="00F37FF9"/>
    <w:rsid w:val="00F42415"/>
    <w:rsid w:val="00F4302B"/>
    <w:rsid w:val="00F43478"/>
    <w:rsid w:val="00F43F32"/>
    <w:rsid w:val="00F44282"/>
    <w:rsid w:val="00F448C7"/>
    <w:rsid w:val="00F44EBE"/>
    <w:rsid w:val="00F45B2E"/>
    <w:rsid w:val="00F4608E"/>
    <w:rsid w:val="00F466FC"/>
    <w:rsid w:val="00F4692B"/>
    <w:rsid w:val="00F47651"/>
    <w:rsid w:val="00F47A39"/>
    <w:rsid w:val="00F47DE4"/>
    <w:rsid w:val="00F47EED"/>
    <w:rsid w:val="00F47FB2"/>
    <w:rsid w:val="00F500C4"/>
    <w:rsid w:val="00F506A3"/>
    <w:rsid w:val="00F50ECE"/>
    <w:rsid w:val="00F51DA5"/>
    <w:rsid w:val="00F51EAE"/>
    <w:rsid w:val="00F52202"/>
    <w:rsid w:val="00F5237E"/>
    <w:rsid w:val="00F52800"/>
    <w:rsid w:val="00F53160"/>
    <w:rsid w:val="00F532EA"/>
    <w:rsid w:val="00F535BD"/>
    <w:rsid w:val="00F5383A"/>
    <w:rsid w:val="00F53F8B"/>
    <w:rsid w:val="00F5404D"/>
    <w:rsid w:val="00F5628D"/>
    <w:rsid w:val="00F5725F"/>
    <w:rsid w:val="00F60B35"/>
    <w:rsid w:val="00F61218"/>
    <w:rsid w:val="00F62224"/>
    <w:rsid w:val="00F62649"/>
    <w:rsid w:val="00F629F7"/>
    <w:rsid w:val="00F62C3D"/>
    <w:rsid w:val="00F62D9B"/>
    <w:rsid w:val="00F63769"/>
    <w:rsid w:val="00F64113"/>
    <w:rsid w:val="00F649D7"/>
    <w:rsid w:val="00F672BD"/>
    <w:rsid w:val="00F67838"/>
    <w:rsid w:val="00F67997"/>
    <w:rsid w:val="00F67DA3"/>
    <w:rsid w:val="00F70348"/>
    <w:rsid w:val="00F70744"/>
    <w:rsid w:val="00F70DB3"/>
    <w:rsid w:val="00F721ED"/>
    <w:rsid w:val="00F72416"/>
    <w:rsid w:val="00F72681"/>
    <w:rsid w:val="00F72B5F"/>
    <w:rsid w:val="00F73CC2"/>
    <w:rsid w:val="00F73D63"/>
    <w:rsid w:val="00F74565"/>
    <w:rsid w:val="00F76C31"/>
    <w:rsid w:val="00F771E1"/>
    <w:rsid w:val="00F775F7"/>
    <w:rsid w:val="00F777EF"/>
    <w:rsid w:val="00F77F54"/>
    <w:rsid w:val="00F8067E"/>
    <w:rsid w:val="00F80D63"/>
    <w:rsid w:val="00F82B8C"/>
    <w:rsid w:val="00F82F43"/>
    <w:rsid w:val="00F84D5E"/>
    <w:rsid w:val="00F85B4A"/>
    <w:rsid w:val="00F8632C"/>
    <w:rsid w:val="00F86FDF"/>
    <w:rsid w:val="00F87337"/>
    <w:rsid w:val="00F87373"/>
    <w:rsid w:val="00F8748F"/>
    <w:rsid w:val="00F87DCD"/>
    <w:rsid w:val="00F90BF9"/>
    <w:rsid w:val="00F9101B"/>
    <w:rsid w:val="00F91074"/>
    <w:rsid w:val="00F916D2"/>
    <w:rsid w:val="00F939F8"/>
    <w:rsid w:val="00F9401E"/>
    <w:rsid w:val="00F95372"/>
    <w:rsid w:val="00F96F8E"/>
    <w:rsid w:val="00F97047"/>
    <w:rsid w:val="00F971F2"/>
    <w:rsid w:val="00FA021F"/>
    <w:rsid w:val="00FA023E"/>
    <w:rsid w:val="00FA040E"/>
    <w:rsid w:val="00FA061B"/>
    <w:rsid w:val="00FA18BC"/>
    <w:rsid w:val="00FA2132"/>
    <w:rsid w:val="00FA3319"/>
    <w:rsid w:val="00FA33E4"/>
    <w:rsid w:val="00FA396F"/>
    <w:rsid w:val="00FA3B2E"/>
    <w:rsid w:val="00FA3DB1"/>
    <w:rsid w:val="00FA4878"/>
    <w:rsid w:val="00FA4D4D"/>
    <w:rsid w:val="00FA5380"/>
    <w:rsid w:val="00FA54BA"/>
    <w:rsid w:val="00FA783C"/>
    <w:rsid w:val="00FA7DF4"/>
    <w:rsid w:val="00FB07BE"/>
    <w:rsid w:val="00FB1307"/>
    <w:rsid w:val="00FB3B2D"/>
    <w:rsid w:val="00FB4792"/>
    <w:rsid w:val="00FB50B7"/>
    <w:rsid w:val="00FB5A18"/>
    <w:rsid w:val="00FB5EDD"/>
    <w:rsid w:val="00FB69EB"/>
    <w:rsid w:val="00FC05AC"/>
    <w:rsid w:val="00FC1652"/>
    <w:rsid w:val="00FC1D4C"/>
    <w:rsid w:val="00FC2ADA"/>
    <w:rsid w:val="00FC3E17"/>
    <w:rsid w:val="00FC41FC"/>
    <w:rsid w:val="00FC4459"/>
    <w:rsid w:val="00FC4674"/>
    <w:rsid w:val="00FC47E0"/>
    <w:rsid w:val="00FC4894"/>
    <w:rsid w:val="00FC528A"/>
    <w:rsid w:val="00FC6566"/>
    <w:rsid w:val="00FC6980"/>
    <w:rsid w:val="00FC6D7E"/>
    <w:rsid w:val="00FC7361"/>
    <w:rsid w:val="00FC7608"/>
    <w:rsid w:val="00FC7B71"/>
    <w:rsid w:val="00FD033B"/>
    <w:rsid w:val="00FD14A5"/>
    <w:rsid w:val="00FD173F"/>
    <w:rsid w:val="00FD1D1D"/>
    <w:rsid w:val="00FD1F0A"/>
    <w:rsid w:val="00FD339C"/>
    <w:rsid w:val="00FD3AE8"/>
    <w:rsid w:val="00FD3C5E"/>
    <w:rsid w:val="00FD42F8"/>
    <w:rsid w:val="00FD4913"/>
    <w:rsid w:val="00FD4CD4"/>
    <w:rsid w:val="00FD4E89"/>
    <w:rsid w:val="00FD50CE"/>
    <w:rsid w:val="00FD5465"/>
    <w:rsid w:val="00FD6818"/>
    <w:rsid w:val="00FD7234"/>
    <w:rsid w:val="00FE0059"/>
    <w:rsid w:val="00FE02C9"/>
    <w:rsid w:val="00FE05DA"/>
    <w:rsid w:val="00FE1B91"/>
    <w:rsid w:val="00FE29C0"/>
    <w:rsid w:val="00FE39AD"/>
    <w:rsid w:val="00FE3EF2"/>
    <w:rsid w:val="00FE429D"/>
    <w:rsid w:val="00FE4F7D"/>
    <w:rsid w:val="00FE5B18"/>
    <w:rsid w:val="00FE69CD"/>
    <w:rsid w:val="00FE6A2C"/>
    <w:rsid w:val="00FE75A1"/>
    <w:rsid w:val="00FF0DF3"/>
    <w:rsid w:val="00FF1401"/>
    <w:rsid w:val="00FF1809"/>
    <w:rsid w:val="00FF26E8"/>
    <w:rsid w:val="00FF2989"/>
    <w:rsid w:val="00FF2CF2"/>
    <w:rsid w:val="00FF47FE"/>
    <w:rsid w:val="00FF49E2"/>
    <w:rsid w:val="00FF5478"/>
    <w:rsid w:val="00FF5C69"/>
    <w:rsid w:val="00FF6C6C"/>
    <w:rsid w:val="00FF6D2D"/>
    <w:rsid w:val="00FF6D42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8A165"/>
  <w15:docId w15:val="{129354EC-14B7-4EDE-81E4-A4203F21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4C"/>
    <w:pPr>
      <w:suppressAutoHyphens/>
      <w:autoSpaceDN w:val="0"/>
      <w:spacing w:before="60" w:after="120"/>
      <w:ind w:firstLine="567"/>
      <w:jc w:val="both"/>
      <w:textAlignment w:val="baseline"/>
    </w:pPr>
    <w:rPr>
      <w:rFonts w:ascii="Arial" w:eastAsia="Times New Roman" w:hAnsi="Arial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835C23"/>
    <w:pPr>
      <w:keepNext/>
      <w:keepLines/>
      <w:numPr>
        <w:numId w:val="3"/>
      </w:numPr>
      <w:spacing w:before="240" w:after="240"/>
      <w:jc w:val="left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912682"/>
    <w:pPr>
      <w:keepNext/>
      <w:keepLines/>
      <w:numPr>
        <w:ilvl w:val="1"/>
        <w:numId w:val="3"/>
      </w:numPr>
      <w:spacing w:before="240" w:after="240"/>
      <w:outlineLvl w:val="1"/>
    </w:pPr>
    <w:rPr>
      <w:b/>
      <w:bCs/>
      <w:caps/>
      <w:szCs w:val="26"/>
    </w:rPr>
  </w:style>
  <w:style w:type="paragraph" w:styleId="Heading3">
    <w:name w:val="heading 3"/>
    <w:basedOn w:val="Normal"/>
    <w:next w:val="Normal"/>
    <w:qFormat/>
    <w:rsid w:val="00D1565E"/>
    <w:pPr>
      <w:keepNext/>
      <w:keepLines/>
      <w:numPr>
        <w:ilvl w:val="2"/>
        <w:numId w:val="3"/>
      </w:numPr>
      <w:spacing w:before="120"/>
      <w:jc w:val="left"/>
      <w:outlineLvl w:val="2"/>
    </w:pPr>
    <w:rPr>
      <w:b/>
      <w:bCs/>
      <w:caps/>
    </w:rPr>
  </w:style>
  <w:style w:type="paragraph" w:styleId="Heading4">
    <w:name w:val="heading 4"/>
    <w:basedOn w:val="Normal"/>
    <w:next w:val="Normal"/>
    <w:link w:val="Heading4Char"/>
    <w:rsid w:val="00903E39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rsid w:val="00903E39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rsid w:val="00903E39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rsid w:val="00903E39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rsid w:val="00903E39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rsid w:val="00903E39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903E39"/>
    <w:pPr>
      <w:numPr>
        <w:numId w:val="5"/>
      </w:numPr>
    </w:pPr>
  </w:style>
  <w:style w:type="character" w:customStyle="1" w:styleId="Antrat1Diagrama">
    <w:name w:val="Antraštė 1 Diagrama"/>
    <w:rsid w:val="00903E39"/>
    <w:rPr>
      <w:rFonts w:ascii="Times New Roman" w:eastAsia="Times New Roman" w:hAnsi="Times New Roman"/>
      <w:b/>
      <w:bCs/>
      <w:caps/>
      <w:sz w:val="22"/>
      <w:szCs w:val="28"/>
      <w:lang w:eastAsia="en-US"/>
    </w:rPr>
  </w:style>
  <w:style w:type="character" w:customStyle="1" w:styleId="Antrat2Diagrama">
    <w:name w:val="Antraštė 2 Diagrama"/>
    <w:rsid w:val="00903E39"/>
    <w:rPr>
      <w:rFonts w:ascii="Times New Roman" w:eastAsia="Times New Roman" w:hAnsi="Times New Roman"/>
      <w:b/>
      <w:bCs/>
      <w:sz w:val="22"/>
      <w:szCs w:val="26"/>
      <w:u w:val="single"/>
      <w:lang w:eastAsia="en-US"/>
    </w:rPr>
  </w:style>
  <w:style w:type="paragraph" w:styleId="NoSpacing">
    <w:name w:val="No Spacing"/>
    <w:rsid w:val="00903E39"/>
    <w:pPr>
      <w:suppressAutoHyphens/>
      <w:autoSpaceDN w:val="0"/>
      <w:jc w:val="both"/>
      <w:textAlignment w:val="baseline"/>
    </w:pPr>
    <w:rPr>
      <w:rFonts w:ascii="Times New Roman" w:hAnsi="Times New Roman"/>
      <w:sz w:val="22"/>
      <w:szCs w:val="22"/>
      <w:lang w:val="lt-LT"/>
    </w:rPr>
  </w:style>
  <w:style w:type="character" w:customStyle="1" w:styleId="Antrat3Diagrama">
    <w:name w:val="Antraštė 3 Diagrama"/>
    <w:rsid w:val="00903E39"/>
    <w:rPr>
      <w:rFonts w:ascii="Times New Roman" w:eastAsia="Times New Roman" w:hAnsi="Times New Roman"/>
      <w:b/>
      <w:bCs/>
      <w:i/>
      <w:sz w:val="22"/>
      <w:szCs w:val="24"/>
      <w:lang w:eastAsia="en-US"/>
    </w:rPr>
  </w:style>
  <w:style w:type="character" w:customStyle="1" w:styleId="Antrat4Diagrama">
    <w:name w:val="Antraštė 4 Diagrama"/>
    <w:rsid w:val="00903E39"/>
    <w:rPr>
      <w:rFonts w:ascii="Cambria" w:eastAsia="Times New Roman" w:hAnsi="Cambria"/>
      <w:b/>
      <w:bCs/>
      <w:i/>
      <w:iCs/>
      <w:color w:val="4F81BD"/>
      <w:sz w:val="22"/>
      <w:szCs w:val="24"/>
      <w:lang w:eastAsia="en-US"/>
    </w:rPr>
  </w:style>
  <w:style w:type="character" w:customStyle="1" w:styleId="Antrat5Diagrama">
    <w:name w:val="Antraštė 5 Diagrama"/>
    <w:rsid w:val="00903E39"/>
    <w:rPr>
      <w:rFonts w:ascii="Cambria" w:eastAsia="Times New Roman" w:hAnsi="Cambria"/>
      <w:color w:val="243F60"/>
      <w:sz w:val="22"/>
      <w:szCs w:val="24"/>
      <w:lang w:eastAsia="en-US"/>
    </w:rPr>
  </w:style>
  <w:style w:type="character" w:customStyle="1" w:styleId="Antrat6Diagrama">
    <w:name w:val="Antraštė 6 Diagrama"/>
    <w:rsid w:val="00903E39"/>
    <w:rPr>
      <w:rFonts w:ascii="Cambria" w:eastAsia="Times New Roman" w:hAnsi="Cambria"/>
      <w:i/>
      <w:iCs/>
      <w:color w:val="243F60"/>
      <w:sz w:val="22"/>
      <w:szCs w:val="24"/>
      <w:lang w:eastAsia="en-US"/>
    </w:rPr>
  </w:style>
  <w:style w:type="character" w:customStyle="1" w:styleId="Antrat7Diagrama">
    <w:name w:val="Antraštė 7 Diagrama"/>
    <w:rsid w:val="00903E39"/>
    <w:rPr>
      <w:rFonts w:ascii="Cambria" w:eastAsia="Times New Roman" w:hAnsi="Cambria"/>
      <w:i/>
      <w:iCs/>
      <w:color w:val="404040"/>
      <w:sz w:val="22"/>
      <w:szCs w:val="24"/>
      <w:lang w:eastAsia="en-US"/>
    </w:rPr>
  </w:style>
  <w:style w:type="character" w:customStyle="1" w:styleId="Antrat8Diagrama">
    <w:name w:val="Antraštė 8 Diagrama"/>
    <w:rsid w:val="00903E39"/>
    <w:rPr>
      <w:rFonts w:ascii="Cambria" w:eastAsia="Times New Roman" w:hAnsi="Cambria"/>
      <w:color w:val="404040"/>
      <w:lang w:eastAsia="en-US"/>
    </w:rPr>
  </w:style>
  <w:style w:type="character" w:customStyle="1" w:styleId="Antrat9Diagrama">
    <w:name w:val="Antraštė 9 Diagrama"/>
    <w:rsid w:val="00903E39"/>
    <w:rPr>
      <w:rFonts w:ascii="Cambria" w:eastAsia="Times New Roman" w:hAnsi="Cambria"/>
      <w:i/>
      <w:iCs/>
      <w:color w:val="404040"/>
      <w:lang w:eastAsia="en-US"/>
    </w:rPr>
  </w:style>
  <w:style w:type="paragraph" w:styleId="Header">
    <w:name w:val="header"/>
    <w:aliases w:val="Blanko antraste,HEADER_EN"/>
    <w:basedOn w:val="Normal"/>
    <w:link w:val="Head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AntratsDiagrama">
    <w:name w:val="Antraštės Diagrama"/>
    <w:uiPriority w:val="99"/>
    <w:rsid w:val="00903E39"/>
    <w:rPr>
      <w:rFonts w:ascii="Times New Roman" w:hAnsi="Times New Roman"/>
    </w:rPr>
  </w:style>
  <w:style w:type="paragraph" w:styleId="Footer">
    <w:name w:val="footer"/>
    <w:aliases w:val="Char Char"/>
    <w:basedOn w:val="Normal"/>
    <w:link w:val="Foot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PoratDiagrama">
    <w:name w:val="Poraštė Diagrama"/>
    <w:uiPriority w:val="99"/>
    <w:rsid w:val="00903E39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rsid w:val="00903E39"/>
    <w:rPr>
      <w:rFonts w:ascii="Tahoma" w:eastAsia="Calibri" w:hAnsi="Tahoma"/>
      <w:sz w:val="16"/>
      <w:szCs w:val="16"/>
    </w:rPr>
  </w:style>
  <w:style w:type="character" w:customStyle="1" w:styleId="DebesliotekstasDiagrama">
    <w:name w:val="Debesėlio tekstas Diagrama"/>
    <w:rsid w:val="00903E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03E39"/>
  </w:style>
  <w:style w:type="paragraph" w:styleId="BodyTextIndent">
    <w:name w:val="Body Text Indent"/>
    <w:basedOn w:val="Normal"/>
    <w:link w:val="BodyTextIndentChar"/>
    <w:uiPriority w:val="99"/>
    <w:rsid w:val="00903E39"/>
    <w:pPr>
      <w:ind w:left="360"/>
    </w:pPr>
    <w:rPr>
      <w:sz w:val="24"/>
      <w:szCs w:val="20"/>
    </w:rPr>
  </w:style>
  <w:style w:type="character" w:customStyle="1" w:styleId="PagrindiniotekstotraukaDiagrama">
    <w:name w:val="Pagrindinio teksto įtrauka Diagrama"/>
    <w:rsid w:val="00903E39"/>
    <w:rPr>
      <w:rFonts w:ascii="Times New Roman" w:eastAsia="Times New Roman" w:hAnsi="Times New Roman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903E39"/>
  </w:style>
  <w:style w:type="paragraph" w:styleId="ListParagraph">
    <w:name w:val="List Paragraph"/>
    <w:basedOn w:val="Normal"/>
    <w:link w:val="ListParagraphChar"/>
    <w:uiPriority w:val="34"/>
    <w:qFormat/>
    <w:rsid w:val="00903E39"/>
    <w:pPr>
      <w:ind w:left="1296"/>
    </w:pPr>
  </w:style>
  <w:style w:type="paragraph" w:customStyle="1" w:styleId="Hyperlink1">
    <w:name w:val="Hyperlink1"/>
    <w:rsid w:val="00903E39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</w:rPr>
  </w:style>
  <w:style w:type="character" w:customStyle="1" w:styleId="PagrindinistekstasDiagrama">
    <w:name w:val="Pagrindinis tekstas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903E39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903E39"/>
    <w:pPr>
      <w:ind w:left="283"/>
      <w:jc w:val="left"/>
    </w:pPr>
    <w:rPr>
      <w:sz w:val="16"/>
      <w:szCs w:val="16"/>
    </w:rPr>
  </w:style>
  <w:style w:type="character" w:customStyle="1" w:styleId="Pagrindiniotekstotrauka3Diagrama">
    <w:name w:val="Pagrindinio teksto įtrauka 3 Diagrama"/>
    <w:rsid w:val="00903E39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WW-BodyText2">
    <w:name w:val="WW-Body Text 2"/>
    <w:basedOn w:val="Normal"/>
    <w:rsid w:val="00903E39"/>
    <w:pPr>
      <w:spacing w:line="480" w:lineRule="auto"/>
      <w:jc w:val="left"/>
    </w:pPr>
    <w:rPr>
      <w:sz w:val="24"/>
      <w:szCs w:val="20"/>
      <w:lang w:eastAsia="ar-SA"/>
    </w:rPr>
  </w:style>
  <w:style w:type="paragraph" w:styleId="List">
    <w:name w:val="List"/>
    <w:basedOn w:val="Normal"/>
    <w:rsid w:val="00903E39"/>
    <w:pPr>
      <w:jc w:val="left"/>
    </w:pPr>
    <w:rPr>
      <w:sz w:val="24"/>
      <w:szCs w:val="20"/>
      <w:lang w:eastAsia="ar-SA"/>
    </w:rPr>
  </w:style>
  <w:style w:type="paragraph" w:customStyle="1" w:styleId="Normal1">
    <w:name w:val="Normal1"/>
    <w:basedOn w:val="Normal"/>
    <w:rsid w:val="00903E39"/>
    <w:pPr>
      <w:widowControl w:val="0"/>
      <w:autoSpaceDE w:val="0"/>
      <w:jc w:val="left"/>
    </w:pPr>
    <w:rPr>
      <w:rFonts w:eastAsia="Arial Unicode MS" w:cs="Tahoma"/>
      <w:sz w:val="24"/>
      <w:szCs w:val="20"/>
    </w:rPr>
  </w:style>
  <w:style w:type="paragraph" w:customStyle="1" w:styleId="Punktai">
    <w:name w:val="Punktai"/>
    <w:basedOn w:val="Normal"/>
    <w:rsid w:val="00BF760F"/>
    <w:pPr>
      <w:numPr>
        <w:numId w:val="1"/>
      </w:numPr>
    </w:pPr>
  </w:style>
  <w:style w:type="paragraph" w:customStyle="1" w:styleId="Lenteles">
    <w:name w:val="Lenteles"/>
    <w:basedOn w:val="Normal"/>
    <w:link w:val="LentelesDiagrama"/>
    <w:qFormat/>
    <w:rsid w:val="00D7175C"/>
    <w:pPr>
      <w:spacing w:before="0" w:after="0"/>
      <w:ind w:firstLine="0"/>
      <w:jc w:val="center"/>
    </w:pPr>
    <w:rPr>
      <w:szCs w:val="16"/>
    </w:rPr>
  </w:style>
  <w:style w:type="paragraph" w:customStyle="1" w:styleId="CharCharDiagramaDiagramaCharCharCharCharChar6Char">
    <w:name w:val="Char Char Diagrama Diagrama Char Char Char Char Char6 Char"/>
    <w:basedOn w:val="Normal"/>
    <w:rsid w:val="00903E39"/>
    <w:pPr>
      <w:widowControl w:val="0"/>
      <w:spacing w:after="160" w:line="240" w:lineRule="exact"/>
      <w:ind w:firstLine="0"/>
    </w:pPr>
    <w:rPr>
      <w:rFonts w:ascii="Tahoma" w:hAnsi="Tahoma" w:cs="Tahoma"/>
      <w:szCs w:val="20"/>
      <w:lang w:val="en-US" w:eastAsia="lt-LT"/>
    </w:rPr>
  </w:style>
  <w:style w:type="paragraph" w:styleId="BodyText2">
    <w:name w:val="Body Text 2"/>
    <w:basedOn w:val="Normal"/>
    <w:link w:val="BodyText2Char"/>
    <w:uiPriority w:val="99"/>
    <w:rsid w:val="00903E39"/>
    <w:pPr>
      <w:spacing w:line="480" w:lineRule="auto"/>
    </w:pPr>
  </w:style>
  <w:style w:type="character" w:customStyle="1" w:styleId="Pagrindinistekstas2Diagrama">
    <w:name w:val="Pagrindinis tekstas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NormalWeb">
    <w:name w:val="Normal (Web)"/>
    <w:basedOn w:val="Normal"/>
    <w:uiPriority w:val="99"/>
    <w:rsid w:val="00903E39"/>
    <w:pPr>
      <w:spacing w:before="100" w:after="100"/>
      <w:ind w:firstLine="0"/>
      <w:jc w:val="left"/>
    </w:pPr>
    <w:rPr>
      <w:sz w:val="24"/>
      <w:lang w:eastAsia="lt-LT"/>
    </w:rPr>
  </w:style>
  <w:style w:type="paragraph" w:customStyle="1" w:styleId="CentrBold">
    <w:name w:val="CentrBold"/>
    <w:rsid w:val="00903E39"/>
    <w:pPr>
      <w:suppressAutoHyphens/>
      <w:autoSpaceDN w:val="0"/>
      <w:jc w:val="center"/>
      <w:textAlignment w:val="baseline"/>
    </w:pPr>
    <w:rPr>
      <w:rFonts w:ascii="TimesLT" w:eastAsia="Times New Roman" w:hAnsi="TimesLT"/>
      <w:b/>
      <w:caps/>
    </w:rPr>
  </w:style>
  <w:style w:type="paragraph" w:customStyle="1" w:styleId="BasicParagraph">
    <w:name w:val="[Basic Paragraph]"/>
    <w:basedOn w:val="Normal"/>
    <w:link w:val="BasicParagraphChar"/>
    <w:rsid w:val="00903E39"/>
    <w:pPr>
      <w:autoSpaceDE w:val="0"/>
      <w:spacing w:line="288" w:lineRule="auto"/>
      <w:ind w:firstLine="0"/>
      <w:jc w:val="left"/>
      <w:textAlignment w:val="center"/>
    </w:pPr>
    <w:rPr>
      <w:color w:val="000000"/>
      <w:sz w:val="24"/>
    </w:rPr>
  </w:style>
  <w:style w:type="character" w:customStyle="1" w:styleId="BodytextChar0">
    <w:name w:val="Body text Char"/>
    <w:rsid w:val="00903E39"/>
    <w:rPr>
      <w:rFonts w:ascii="TimesLT" w:eastAsia="Times New Roman" w:hAnsi="TimesLT"/>
      <w:color w:val="000000"/>
      <w:lang w:val="en-GB" w:eastAsia="en-US" w:bidi="ar-SA"/>
    </w:rPr>
  </w:style>
  <w:style w:type="paragraph" w:styleId="BlockText">
    <w:name w:val="Block Text"/>
    <w:basedOn w:val="Normal"/>
    <w:rsid w:val="00903E39"/>
    <w:pPr>
      <w:ind w:left="720" w:right="-180" w:firstLine="0"/>
      <w:jc w:val="left"/>
    </w:pPr>
    <w:rPr>
      <w:b/>
      <w:bCs/>
    </w:rPr>
  </w:style>
  <w:style w:type="character" w:styleId="Hyperlink">
    <w:name w:val="Hyperlink"/>
    <w:uiPriority w:val="99"/>
    <w:rsid w:val="00903E39"/>
    <w:rPr>
      <w:color w:val="0563C1"/>
      <w:u w:val="single"/>
    </w:rPr>
  </w:style>
  <w:style w:type="character" w:styleId="BookTitle">
    <w:name w:val="Book Title"/>
    <w:uiPriority w:val="33"/>
    <w:rsid w:val="00570E26"/>
    <w:rPr>
      <w:b/>
      <w:bCs/>
      <w:i/>
      <w:iCs/>
      <w:spacing w:val="5"/>
    </w:rPr>
  </w:style>
  <w:style w:type="character" w:styleId="IntenseReference">
    <w:name w:val="Intense Reference"/>
    <w:uiPriority w:val="32"/>
    <w:rsid w:val="004946B9"/>
    <w:rPr>
      <w:b/>
      <w:bCs/>
      <w:smallCaps/>
      <w:color w:val="5B9BD5"/>
      <w:spacing w:val="5"/>
    </w:rPr>
  </w:style>
  <w:style w:type="paragraph" w:customStyle="1" w:styleId="PAV">
    <w:name w:val="PAV"/>
    <w:basedOn w:val="Normal"/>
    <w:rsid w:val="00C507EF"/>
    <w:pPr>
      <w:spacing w:before="120"/>
      <w:ind w:firstLine="0"/>
      <w:jc w:val="center"/>
    </w:pPr>
    <w:rPr>
      <w:i/>
      <w:sz w:val="16"/>
    </w:rPr>
  </w:style>
  <w:style w:type="paragraph" w:customStyle="1" w:styleId="TableContents">
    <w:name w:val="Table Contents"/>
    <w:basedOn w:val="Normal"/>
    <w:rsid w:val="00AA5354"/>
    <w:pPr>
      <w:suppressLineNumbers/>
      <w:autoSpaceDN/>
      <w:spacing w:line="360" w:lineRule="auto"/>
      <w:jc w:val="left"/>
      <w:textAlignment w:val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7A3B2D"/>
    <w:pPr>
      <w:tabs>
        <w:tab w:val="left" w:pos="1100"/>
        <w:tab w:val="right" w:leader="hyphen" w:pos="9685"/>
      </w:tabs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AA535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A5354"/>
    <w:pPr>
      <w:ind w:left="440"/>
    </w:pPr>
  </w:style>
  <w:style w:type="table" w:styleId="TableGrid">
    <w:name w:val="Table Grid"/>
    <w:basedOn w:val="TableNormal"/>
    <w:uiPriority w:val="39"/>
    <w:rsid w:val="00730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PASTRAIPOSANTRAT2">
    <w:name w:val="3_PASTRAIPOS ANTRAŠTĖ2"/>
    <w:basedOn w:val="Normal"/>
    <w:link w:val="3PASTRAIPOSANTRAT2Char"/>
    <w:qFormat/>
    <w:rsid w:val="00F52800"/>
    <w:pPr>
      <w:numPr>
        <w:numId w:val="2"/>
      </w:numPr>
      <w:suppressAutoHyphens w:val="0"/>
      <w:autoSpaceDN/>
      <w:textAlignment w:val="auto"/>
    </w:pPr>
    <w:rPr>
      <w:rFonts w:cs="Arial"/>
      <w:b/>
      <w:noProof/>
      <w:szCs w:val="20"/>
    </w:rPr>
  </w:style>
  <w:style w:type="character" w:customStyle="1" w:styleId="3PASTRAIPOSANTRAT2Char">
    <w:name w:val="3_PASTRAIPOS ANTRAŠTĖ2 Char"/>
    <w:link w:val="3PASTRAIPOSANTRAT2"/>
    <w:rsid w:val="00F52800"/>
    <w:rPr>
      <w:rFonts w:ascii="Arial" w:eastAsia="Times New Roman" w:hAnsi="Arial" w:cs="Arial"/>
      <w:b/>
      <w:noProof/>
      <w:lang w:val="lt-LT"/>
    </w:rPr>
  </w:style>
  <w:style w:type="paragraph" w:customStyle="1" w:styleId="Lenteles2">
    <w:name w:val="Lenteles 2"/>
    <w:basedOn w:val="Lenteles"/>
    <w:next w:val="BasicParagraph"/>
    <w:qFormat/>
    <w:rsid w:val="009D48B4"/>
    <w:pPr>
      <w:spacing w:line="276" w:lineRule="auto"/>
    </w:pPr>
    <w:rPr>
      <w:rFonts w:cs="Arial"/>
      <w:sz w:val="16"/>
      <w:szCs w:val="14"/>
    </w:rPr>
  </w:style>
  <w:style w:type="character" w:customStyle="1" w:styleId="LentelesDiagrama">
    <w:name w:val="Lenteles Diagrama"/>
    <w:link w:val="Lenteles"/>
    <w:rsid w:val="00D7175C"/>
    <w:rPr>
      <w:rFonts w:ascii="Arial" w:eastAsia="Times New Roman" w:hAnsi="Arial"/>
      <w:szCs w:val="16"/>
      <w:lang w:eastAsia="en-US"/>
    </w:rPr>
  </w:style>
  <w:style w:type="character" w:customStyle="1" w:styleId="StandardChar">
    <w:name w:val="Standard Char"/>
    <w:link w:val="Standard"/>
    <w:rsid w:val="00C507EF"/>
    <w:rPr>
      <w:rFonts w:eastAsia="Times New Roman"/>
      <w:kern w:val="3"/>
      <w:sz w:val="24"/>
      <w:lang w:eastAsia="zh-CN"/>
    </w:rPr>
  </w:style>
  <w:style w:type="paragraph" w:customStyle="1" w:styleId="Standard">
    <w:name w:val="Standard"/>
    <w:link w:val="StandardChar"/>
    <w:rsid w:val="00C507EF"/>
    <w:pPr>
      <w:suppressAutoHyphens/>
      <w:autoSpaceDN w:val="0"/>
      <w:textAlignment w:val="baseline"/>
    </w:pPr>
    <w:rPr>
      <w:rFonts w:eastAsia="Times New Roman"/>
      <w:kern w:val="3"/>
      <w:sz w:val="24"/>
      <w:lang w:val="lt-LT" w:eastAsia="zh-CN"/>
    </w:rPr>
  </w:style>
  <w:style w:type="character" w:styleId="LineNumber">
    <w:name w:val="line number"/>
    <w:basedOn w:val="DefaultParagraphFont"/>
    <w:uiPriority w:val="99"/>
    <w:semiHidden/>
    <w:unhideWhenUsed/>
    <w:rsid w:val="00A46CBE"/>
  </w:style>
  <w:style w:type="paragraph" w:customStyle="1" w:styleId="Bullets">
    <w:name w:val="Bullets"/>
    <w:basedOn w:val="Normal"/>
    <w:autoRedefine/>
    <w:rsid w:val="004443DB"/>
    <w:pPr>
      <w:tabs>
        <w:tab w:val="left" w:pos="0"/>
      </w:tabs>
      <w:suppressAutoHyphens w:val="0"/>
      <w:autoSpaceDN/>
      <w:spacing w:before="120" w:after="0"/>
      <w:ind w:left="432" w:hanging="432"/>
      <w:jc w:val="left"/>
      <w:textAlignment w:val="auto"/>
    </w:pPr>
    <w:rPr>
      <w:rFonts w:cs="Tahoma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D4E93"/>
    <w:rPr>
      <w:color w:val="808080"/>
    </w:rPr>
  </w:style>
  <w:style w:type="numbering" w:customStyle="1" w:styleId="LFO2">
    <w:name w:val="LFO2"/>
    <w:basedOn w:val="NoList"/>
    <w:rsid w:val="00903E39"/>
    <w:pPr>
      <w:numPr>
        <w:numId w:val="1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9C7416"/>
  </w:style>
  <w:style w:type="paragraph" w:styleId="BodyText3">
    <w:name w:val="Body Text 3"/>
    <w:basedOn w:val="Normal"/>
    <w:link w:val="BodyText3Char"/>
    <w:uiPriority w:val="99"/>
    <w:semiHidden/>
    <w:unhideWhenUsed/>
    <w:rsid w:val="009C741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C7416"/>
    <w:rPr>
      <w:rFonts w:ascii="Arial" w:eastAsia="Times New Roman" w:hAnsi="Arial"/>
      <w:sz w:val="16"/>
      <w:szCs w:val="16"/>
      <w:lang w:val="lt-LT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C7416"/>
    <w:pPr>
      <w:spacing w:after="60"/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9C7416"/>
    <w:rPr>
      <w:rFonts w:ascii="Arial" w:eastAsia="Times New Roman" w:hAnsi="Arial"/>
      <w:szCs w:val="24"/>
      <w:lang w:val="lt-LT"/>
    </w:rPr>
  </w:style>
  <w:style w:type="character" w:customStyle="1" w:styleId="BodyTextFirstIndentChar">
    <w:name w:val="Body Text First Indent Char"/>
    <w:basedOn w:val="BodyTextChar"/>
    <w:link w:val="BodyTextFirstIndent"/>
    <w:rsid w:val="009C7416"/>
    <w:rPr>
      <w:rFonts w:ascii="Arial" w:eastAsia="Times New Roman" w:hAnsi="Arial"/>
      <w:szCs w:val="24"/>
      <w:lang w:val="lt-LT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C7416"/>
    <w:pPr>
      <w:ind w:firstLine="360"/>
    </w:pPr>
    <w:rPr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C7416"/>
    <w:rPr>
      <w:rFonts w:ascii="Arial" w:eastAsia="Times New Roman" w:hAnsi="Arial"/>
      <w:sz w:val="24"/>
      <w:lang w:val="lt-LT"/>
    </w:rPr>
  </w:style>
  <w:style w:type="character" w:customStyle="1" w:styleId="BodyTextFirstIndent2Char">
    <w:name w:val="Body Text First Indent 2 Char"/>
    <w:basedOn w:val="BodyTextIndentChar"/>
    <w:link w:val="BodyTextFirstIndent2"/>
    <w:rsid w:val="009C7416"/>
    <w:rPr>
      <w:rFonts w:ascii="Arial" w:eastAsia="Times New Roman" w:hAnsi="Arial"/>
      <w:sz w:val="24"/>
      <w:lang w:val="lt-LT"/>
    </w:rPr>
  </w:style>
  <w:style w:type="paragraph" w:styleId="Caption">
    <w:name w:val="caption"/>
    <w:basedOn w:val="Normal"/>
    <w:next w:val="Normal"/>
    <w:link w:val="CaptionChar"/>
    <w:unhideWhenUsed/>
    <w:rsid w:val="009C7416"/>
    <w:pPr>
      <w:spacing w:before="0" w:after="200"/>
    </w:pPr>
    <w:rPr>
      <w:b/>
      <w:bCs/>
      <w:color w:val="DDDDD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CommentText">
    <w:name w:val="annotation text"/>
    <w:basedOn w:val="Normal"/>
    <w:link w:val="CommentTextChar"/>
    <w:unhideWhenUsed/>
    <w:rsid w:val="009C741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C7416"/>
    <w:rPr>
      <w:rFonts w:ascii="Arial" w:eastAsia="Times New Roman" w:hAnsi="Aria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416"/>
    <w:rPr>
      <w:rFonts w:ascii="Arial" w:eastAsia="Times New Roman" w:hAnsi="Arial"/>
      <w:b/>
      <w:bCs/>
      <w:lang w:val="lt-LT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C7416"/>
  </w:style>
  <w:style w:type="character" w:customStyle="1" w:styleId="DateChar">
    <w:name w:val="Date Char"/>
    <w:basedOn w:val="DefaultParagraphFont"/>
    <w:link w:val="Dat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7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7416"/>
    <w:rPr>
      <w:rFonts w:ascii="Tahoma" w:eastAsia="Times New Roman" w:hAnsi="Tahoma" w:cs="Tahoma"/>
      <w:sz w:val="16"/>
      <w:szCs w:val="16"/>
      <w:lang w:val="lt-LT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C7416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EnvelopeAddress">
    <w:name w:val="envelope address"/>
    <w:basedOn w:val="Normal"/>
    <w:uiPriority w:val="99"/>
    <w:semiHidden/>
    <w:unhideWhenUsed/>
    <w:rsid w:val="009C7416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9C7416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C7416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7416"/>
    <w:rPr>
      <w:rFonts w:ascii="Arial" w:eastAsia="Times New Roman" w:hAnsi="Arial"/>
      <w:i/>
      <w:iCs/>
      <w:szCs w:val="24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416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7416"/>
    <w:pPr>
      <w:spacing w:before="0" w:after="0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C7416"/>
    <w:pPr>
      <w:spacing w:before="0" w:after="0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C7416"/>
    <w:pPr>
      <w:spacing w:before="0"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C7416"/>
    <w:pPr>
      <w:spacing w:before="0"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C7416"/>
    <w:pPr>
      <w:spacing w:before="0"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C7416"/>
    <w:pPr>
      <w:spacing w:before="0"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C7416"/>
    <w:pPr>
      <w:spacing w:before="0"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C7416"/>
    <w:pPr>
      <w:spacing w:before="0"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C7416"/>
    <w:pPr>
      <w:spacing w:before="0"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C74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9C741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416"/>
    <w:rPr>
      <w:rFonts w:ascii="Arial" w:eastAsia="Times New Roman" w:hAnsi="Arial"/>
      <w:b/>
      <w:bCs/>
      <w:i/>
      <w:iCs/>
      <w:color w:val="DDDDDD" w:themeColor="accent1"/>
      <w:szCs w:val="24"/>
      <w:lang w:val="lt-LT"/>
    </w:rPr>
  </w:style>
  <w:style w:type="paragraph" w:styleId="List2">
    <w:name w:val="List 2"/>
    <w:basedOn w:val="Normal"/>
    <w:uiPriority w:val="99"/>
    <w:semiHidden/>
    <w:unhideWhenUsed/>
    <w:rsid w:val="009C741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C741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C741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C741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C741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C7416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C7416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C7416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C7416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C7416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C741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C741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C741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C7416"/>
    <w:pPr>
      <w:ind w:left="1415"/>
      <w:contextualSpacing/>
    </w:pPr>
  </w:style>
  <w:style w:type="paragraph" w:styleId="ListNumber">
    <w:name w:val="List Number"/>
    <w:basedOn w:val="Normal"/>
    <w:uiPriority w:val="99"/>
    <w:unhideWhenUsed/>
    <w:rsid w:val="009C7416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C741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C7416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C741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C7416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C74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N w:val="0"/>
      <w:spacing w:before="60"/>
      <w:ind w:firstLine="567"/>
      <w:jc w:val="both"/>
      <w:textAlignment w:val="baseline"/>
    </w:pPr>
    <w:rPr>
      <w:rFonts w:ascii="Consolas" w:eastAsia="Times New Roman" w:hAnsi="Consolas"/>
      <w:lang w:val="lt-LT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C74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C7416"/>
    <w:rPr>
      <w:rFonts w:asciiTheme="majorHAnsi" w:eastAsiaTheme="majorEastAsia" w:hAnsiTheme="majorHAnsi" w:cstheme="majorBidi"/>
      <w:sz w:val="24"/>
      <w:szCs w:val="24"/>
      <w:shd w:val="pct20" w:color="auto" w:fill="auto"/>
      <w:lang w:val="lt-LT"/>
    </w:rPr>
  </w:style>
  <w:style w:type="paragraph" w:styleId="NormalIndent">
    <w:name w:val="Normal Indent"/>
    <w:basedOn w:val="Normal"/>
    <w:uiPriority w:val="99"/>
    <w:semiHidden/>
    <w:unhideWhenUsed/>
    <w:rsid w:val="009C7416"/>
    <w:pPr>
      <w:ind w:left="1296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C7416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C7416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7416"/>
    <w:rPr>
      <w:rFonts w:ascii="Consolas" w:eastAsia="Times New Roman" w:hAnsi="Consolas"/>
      <w:sz w:val="21"/>
      <w:szCs w:val="21"/>
      <w:lang w:val="lt-LT"/>
    </w:rPr>
  </w:style>
  <w:style w:type="paragraph" w:styleId="Quote">
    <w:name w:val="Quote"/>
    <w:basedOn w:val="Normal"/>
    <w:next w:val="Normal"/>
    <w:link w:val="QuoteChar"/>
    <w:uiPriority w:val="29"/>
    <w:rsid w:val="009C741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C7416"/>
    <w:rPr>
      <w:rFonts w:ascii="Arial" w:eastAsia="Times New Roman" w:hAnsi="Arial"/>
      <w:i/>
      <w:iCs/>
      <w:color w:val="000000" w:themeColor="text1"/>
      <w:szCs w:val="24"/>
      <w:lang w:val="lt-LT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C74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ubtitle">
    <w:name w:val="Subtitle"/>
    <w:basedOn w:val="Normal"/>
    <w:next w:val="Normal"/>
    <w:link w:val="SubtitleChar"/>
    <w:uiPriority w:val="11"/>
    <w:rsid w:val="009C7416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7416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val="lt-LT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C741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C74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rsid w:val="009C7416"/>
    <w:pPr>
      <w:pBdr>
        <w:bottom w:val="single" w:sz="8" w:space="4" w:color="DDDDD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7416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lt-LT"/>
    </w:rPr>
  </w:style>
  <w:style w:type="paragraph" w:styleId="TOAHeading">
    <w:name w:val="toa heading"/>
    <w:basedOn w:val="Normal"/>
    <w:next w:val="Normal"/>
    <w:uiPriority w:val="99"/>
    <w:semiHidden/>
    <w:unhideWhenUsed/>
    <w:rsid w:val="009C741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7416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C741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C741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C741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C7416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C741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416"/>
    <w:pPr>
      <w:numPr>
        <w:numId w:val="0"/>
      </w:numPr>
      <w:spacing w:before="480"/>
      <w:ind w:firstLine="567"/>
      <w:jc w:val="both"/>
      <w:outlineLvl w:val="9"/>
    </w:pPr>
    <w:rPr>
      <w:rFonts w:asciiTheme="majorHAnsi" w:eastAsiaTheme="majorEastAsia" w:hAnsiTheme="majorHAnsi" w:cstheme="majorBidi"/>
      <w:caps w:val="0"/>
      <w:color w:val="A5A5A5" w:themeColor="accent1" w:themeShade="BF"/>
      <w:sz w:val="28"/>
    </w:rPr>
  </w:style>
  <w:style w:type="character" w:customStyle="1" w:styleId="HeaderChar">
    <w:name w:val="Header Char"/>
    <w:aliases w:val="Blanko antraste Char,HEADER_EN Char"/>
    <w:basedOn w:val="DefaultParagraphFont"/>
    <w:link w:val="Header"/>
    <w:uiPriority w:val="99"/>
    <w:rsid w:val="00197EE5"/>
    <w:rPr>
      <w:rFonts w:ascii="Arial" w:hAnsi="Arial"/>
      <w:lang w:val="lt-LT"/>
    </w:rPr>
  </w:style>
  <w:style w:type="character" w:customStyle="1" w:styleId="FooterChar">
    <w:name w:val="Footer Char"/>
    <w:aliases w:val="Char Char Char"/>
    <w:basedOn w:val="DefaultParagraphFont"/>
    <w:link w:val="Footer"/>
    <w:rsid w:val="00197EE5"/>
    <w:rPr>
      <w:rFonts w:ascii="Arial" w:hAnsi="Arial"/>
      <w:lang w:val="lt-LT"/>
    </w:rPr>
  </w:style>
  <w:style w:type="character" w:customStyle="1" w:styleId="BalloonTextChar">
    <w:name w:val="Balloon Text Char"/>
    <w:link w:val="BalloonText"/>
    <w:uiPriority w:val="99"/>
    <w:rsid w:val="00197EE5"/>
    <w:rPr>
      <w:rFonts w:ascii="Tahoma" w:hAnsi="Tahoma"/>
      <w:sz w:val="16"/>
      <w:szCs w:val="16"/>
      <w:lang w:val="lt-LT"/>
    </w:rPr>
  </w:style>
  <w:style w:type="character" w:customStyle="1" w:styleId="BodyTextIndent2Char">
    <w:name w:val="Body Text Indent 2 Char"/>
    <w:link w:val="BodyTextIndent2"/>
    <w:rsid w:val="00197EE5"/>
    <w:rPr>
      <w:rFonts w:ascii="Arial" w:eastAsia="Times New Roman" w:hAnsi="Arial"/>
      <w:szCs w:val="24"/>
      <w:lang w:val="lt-LT"/>
    </w:rPr>
  </w:style>
  <w:style w:type="paragraph" w:customStyle="1" w:styleId="Style1">
    <w:name w:val="Style1"/>
    <w:basedOn w:val="Normal"/>
    <w:link w:val="Style1Char"/>
    <w:uiPriority w:val="99"/>
    <w:rsid w:val="00197EE5"/>
    <w:pPr>
      <w:numPr>
        <w:numId w:val="16"/>
      </w:numPr>
      <w:suppressAutoHyphens w:val="0"/>
      <w:autoSpaceDN/>
      <w:spacing w:before="0" w:after="0"/>
      <w:jc w:val="left"/>
      <w:textAlignment w:val="auto"/>
    </w:pPr>
    <w:rPr>
      <w:rFonts w:ascii="Times New Roman" w:hAnsi="Times New Roman" w:cs="Arial Unicode MS"/>
      <w:sz w:val="24"/>
      <w:lang w:bidi="lo-LA"/>
    </w:rPr>
  </w:style>
  <w:style w:type="character" w:customStyle="1" w:styleId="Style1Char">
    <w:name w:val="Style1 Char"/>
    <w:link w:val="Style1"/>
    <w:uiPriority w:val="99"/>
    <w:locked/>
    <w:rsid w:val="00197EE5"/>
    <w:rPr>
      <w:rFonts w:ascii="Times New Roman" w:eastAsia="Times New Roman" w:hAnsi="Times New Roman" w:cs="Arial Unicode MS"/>
      <w:sz w:val="24"/>
      <w:szCs w:val="24"/>
      <w:lang w:val="lt-LT" w:bidi="lo-LA"/>
    </w:rPr>
  </w:style>
  <w:style w:type="paragraph" w:customStyle="1" w:styleId="WW-BodyText3">
    <w:name w:val="WW-Body Text 3"/>
    <w:basedOn w:val="Normal"/>
    <w:rsid w:val="00197EE5"/>
    <w:pPr>
      <w:autoSpaceDN/>
      <w:spacing w:before="0" w:after="0"/>
      <w:ind w:firstLine="0"/>
      <w:textAlignment w:val="auto"/>
    </w:pPr>
    <w:rPr>
      <w:rFonts w:ascii="Times New Roman" w:hAnsi="Times New Roman"/>
      <w:b/>
      <w:bCs/>
      <w:color w:val="008000"/>
      <w:szCs w:val="20"/>
      <w:lang w:eastAsia="ar-SA"/>
    </w:rPr>
  </w:style>
  <w:style w:type="character" w:styleId="Strong">
    <w:name w:val="Strong"/>
    <w:uiPriority w:val="22"/>
    <w:rsid w:val="00197EE5"/>
    <w:rPr>
      <w:b/>
      <w:bCs/>
    </w:rPr>
  </w:style>
  <w:style w:type="paragraph" w:customStyle="1" w:styleId="BodyText1">
    <w:name w:val="Body Text1"/>
    <w:rsid w:val="00197EE5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Paragraph">
    <w:name w:val="Table Paragraph"/>
    <w:basedOn w:val="Normal"/>
    <w:uiPriority w:val="1"/>
    <w:rsid w:val="00197EE5"/>
    <w:pPr>
      <w:widowControl w:val="0"/>
      <w:suppressAutoHyphens w:val="0"/>
      <w:autoSpaceDE w:val="0"/>
      <w:spacing w:before="0" w:after="0"/>
      <w:ind w:firstLine="0"/>
      <w:jc w:val="left"/>
      <w:textAlignment w:val="auto"/>
    </w:pPr>
    <w:rPr>
      <w:rFonts w:eastAsia="Arial" w:cs="Arial"/>
      <w:sz w:val="22"/>
      <w:szCs w:val="22"/>
      <w:lang w:val="en-US"/>
    </w:rPr>
  </w:style>
  <w:style w:type="paragraph" w:customStyle="1" w:styleId="Default">
    <w:name w:val="Default"/>
    <w:rsid w:val="00197E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lt-LT" w:eastAsia="lt-LT"/>
    </w:rPr>
  </w:style>
  <w:style w:type="paragraph" w:customStyle="1" w:styleId="aikinamaisratas">
    <w:name w:val="aiškinamais raštas"/>
    <w:basedOn w:val="Normal1"/>
    <w:uiPriority w:val="99"/>
    <w:qFormat/>
    <w:rsid w:val="00197EE5"/>
    <w:pPr>
      <w:autoSpaceDE/>
      <w:autoSpaceDN/>
      <w:spacing w:before="0" w:after="170" w:line="300" w:lineRule="atLeast"/>
      <w:ind w:firstLine="0"/>
      <w:jc w:val="both"/>
      <w:textAlignment w:val="center"/>
    </w:pPr>
    <w:rPr>
      <w:rFonts w:eastAsia="SimSun" w:cs="Arial"/>
      <w:color w:val="000000"/>
      <w:sz w:val="22"/>
      <w:szCs w:val="22"/>
      <w:lang w:val="en-US" w:eastAsia="zh-CN"/>
    </w:rPr>
  </w:style>
  <w:style w:type="paragraph" w:customStyle="1" w:styleId="aikinamaisirataspunktai">
    <w:name w:val="aiškinamaisi raštas punktai"/>
    <w:basedOn w:val="aikinamaisratas"/>
    <w:uiPriority w:val="99"/>
    <w:qFormat/>
    <w:rsid w:val="00197EE5"/>
    <w:pPr>
      <w:spacing w:after="113" w:line="288" w:lineRule="auto"/>
      <w:ind w:left="170"/>
      <w:jc w:val="left"/>
    </w:pPr>
  </w:style>
  <w:style w:type="character" w:customStyle="1" w:styleId="Heading4Char">
    <w:name w:val="Heading 4 Char"/>
    <w:basedOn w:val="DefaultParagraphFont"/>
    <w:link w:val="Heading4"/>
    <w:rsid w:val="00197EE5"/>
    <w:rPr>
      <w:rFonts w:ascii="Cambria" w:eastAsia="Times New Roman" w:hAnsi="Cambria"/>
      <w:b/>
      <w:bCs/>
      <w:i/>
      <w:iCs/>
      <w:color w:val="4F81BD"/>
      <w:szCs w:val="24"/>
      <w:lang w:val="lt-LT"/>
    </w:rPr>
  </w:style>
  <w:style w:type="paragraph" w:customStyle="1" w:styleId="TEKSTAS">
    <w:name w:val="TEKSTAS"/>
    <w:basedOn w:val="Normal"/>
    <w:link w:val="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bCs/>
      <w:noProof/>
      <w:szCs w:val="20"/>
    </w:rPr>
  </w:style>
  <w:style w:type="paragraph" w:customStyle="1" w:styleId="PASTRAIPOSANTRAT">
    <w:name w:val="PASTRAIPOS ANTRAŠTĖ"/>
    <w:basedOn w:val="Normal"/>
    <w:link w:val="PASTRAIPOSANTRATChar"/>
    <w:qFormat/>
    <w:rsid w:val="00197EE5"/>
    <w:pPr>
      <w:numPr>
        <w:numId w:val="17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TEKSTASChar">
    <w:name w:val="TEKSTAS Char"/>
    <w:basedOn w:val="DefaultParagraphFont"/>
    <w:link w:val="TEKSTAS"/>
    <w:rsid w:val="00197EE5"/>
    <w:rPr>
      <w:rFonts w:ascii="Arial" w:eastAsia="Times New Roman" w:hAnsi="Arial" w:cs="Arial"/>
      <w:bCs/>
      <w:noProof/>
      <w:lang w:val="lt-LT"/>
    </w:rPr>
  </w:style>
  <w:style w:type="paragraph" w:customStyle="1" w:styleId="DOKUMENTOANTRAT">
    <w:name w:val="DOKUMENTO ANTRAŠTĖ"/>
    <w:basedOn w:val="Normal"/>
    <w:link w:val="DOKUMENTOANTRATChar"/>
    <w:qFormat/>
    <w:rsid w:val="00197EE5"/>
    <w:pPr>
      <w:suppressAutoHyphens w:val="0"/>
      <w:autoSpaceDN/>
      <w:spacing w:before="0" w:after="0"/>
      <w:ind w:firstLine="0"/>
      <w:jc w:val="center"/>
      <w:textAlignment w:val="auto"/>
    </w:pPr>
    <w:rPr>
      <w:rFonts w:cs="Arial"/>
      <w:b/>
      <w:szCs w:val="20"/>
    </w:rPr>
  </w:style>
  <w:style w:type="character" w:customStyle="1" w:styleId="PASTRAIPOSANTRATChar">
    <w:name w:val="PASTRAIPOS ANTRAŠTĖ Char"/>
    <w:basedOn w:val="DefaultParagraphFont"/>
    <w:link w:val="PASTRAIPOSANTRAT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DOKUMENTOANTRATChar">
    <w:name w:val="DOKUMENTO ANTRAŠTĖ Char"/>
    <w:basedOn w:val="DefaultParagraphFont"/>
    <w:link w:val="DOKUMENTOANTRAT"/>
    <w:rsid w:val="00197EE5"/>
    <w:rPr>
      <w:rFonts w:ascii="Arial" w:eastAsia="Times New Roman" w:hAnsi="Arial" w:cs="Arial"/>
      <w:b/>
      <w:lang w:val="lt-LT"/>
    </w:rPr>
  </w:style>
  <w:style w:type="paragraph" w:customStyle="1" w:styleId="LENTELS">
    <w:name w:val="LENTELĖS"/>
    <w:basedOn w:val="TEKSTAS"/>
    <w:link w:val="LENTELSChar"/>
    <w:rsid w:val="00197EE5"/>
    <w:rPr>
      <w:bCs w:val="0"/>
      <w:i/>
      <w:iCs/>
      <w:lang w:bidi="lo-LA"/>
    </w:rPr>
  </w:style>
  <w:style w:type="character" w:customStyle="1" w:styleId="LENTELSChar">
    <w:name w:val="LENTELĖS Char"/>
    <w:basedOn w:val="TEKSTASChar"/>
    <w:link w:val="LENTELS"/>
    <w:rsid w:val="00197EE5"/>
    <w:rPr>
      <w:rFonts w:ascii="Arial" w:eastAsia="Times New Roman" w:hAnsi="Arial" w:cs="Arial"/>
      <w:bCs/>
      <w:i/>
      <w:iCs/>
      <w:noProof/>
      <w:lang w:val="lt-LT" w:bidi="lo-LA"/>
    </w:rPr>
  </w:style>
  <w:style w:type="paragraph" w:customStyle="1" w:styleId="ANTRASTES">
    <w:name w:val="ANTRASTES"/>
    <w:basedOn w:val="Normal"/>
    <w:link w:val="ANTRASTESChar"/>
    <w:qFormat/>
    <w:rsid w:val="00197EE5"/>
    <w:pPr>
      <w:numPr>
        <w:numId w:val="19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ANTRASTESChar">
    <w:name w:val="ANTRASTES Char"/>
    <w:basedOn w:val="DefaultParagraphFont"/>
    <w:link w:val="ANTRASTE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BodyText2Char">
    <w:name w:val="Body Text 2 Char"/>
    <w:basedOn w:val="DefaultParagraphFont"/>
    <w:link w:val="BodyText2"/>
    <w:uiPriority w:val="99"/>
    <w:rsid w:val="00197EE5"/>
    <w:rPr>
      <w:rFonts w:ascii="Arial" w:eastAsia="Times New Roman" w:hAnsi="Arial"/>
      <w:szCs w:val="24"/>
      <w:lang w:val="lt-LT"/>
    </w:rPr>
  </w:style>
  <w:style w:type="character" w:styleId="Emphasis">
    <w:name w:val="Emphasis"/>
    <w:basedOn w:val="DefaultParagraphFont"/>
    <w:uiPriority w:val="20"/>
    <w:qFormat/>
    <w:rsid w:val="00197EE5"/>
    <w:rPr>
      <w:i/>
      <w:iCs/>
    </w:rPr>
  </w:style>
  <w:style w:type="paragraph" w:customStyle="1" w:styleId="Style2">
    <w:name w:val="Style2"/>
    <w:basedOn w:val="Normal"/>
    <w:link w:val="Style2Char"/>
    <w:rsid w:val="00197EE5"/>
    <w:pPr>
      <w:suppressAutoHyphens w:val="0"/>
      <w:autoSpaceDN/>
      <w:spacing w:before="40" w:after="40"/>
      <w:ind w:firstLine="0"/>
      <w:jc w:val="left"/>
      <w:textAlignment w:val="auto"/>
    </w:pPr>
    <w:rPr>
      <w:rFonts w:eastAsia="Calibri" w:cs="Arial"/>
      <w:noProof/>
      <w:szCs w:val="20"/>
      <w:lang w:bidi="lo-LA"/>
    </w:rPr>
  </w:style>
  <w:style w:type="character" w:customStyle="1" w:styleId="Style2Char">
    <w:name w:val="Style2 Char"/>
    <w:basedOn w:val="DefaultParagraphFont"/>
    <w:link w:val="Style2"/>
    <w:rsid w:val="00197EE5"/>
    <w:rPr>
      <w:rFonts w:ascii="Arial" w:hAnsi="Arial" w:cs="Arial"/>
      <w:noProof/>
      <w:lang w:val="lt-LT" w:bidi="lo-LA"/>
    </w:rPr>
  </w:style>
  <w:style w:type="paragraph" w:customStyle="1" w:styleId="subantrastes">
    <w:name w:val="sub antrastes"/>
    <w:basedOn w:val="TEKSTAS"/>
    <w:link w:val="subantrastesChar"/>
    <w:qFormat/>
    <w:rsid w:val="00197EE5"/>
    <w:pPr>
      <w:numPr>
        <w:ilvl w:val="1"/>
        <w:numId w:val="18"/>
      </w:numPr>
      <w:spacing w:before="40"/>
      <w:ind w:left="788" w:hanging="431"/>
    </w:pPr>
    <w:rPr>
      <w:b/>
    </w:rPr>
  </w:style>
  <w:style w:type="paragraph" w:customStyle="1" w:styleId="subsubantrastes">
    <w:name w:val="sub sub antrastes"/>
    <w:basedOn w:val="TEKSTAS"/>
    <w:link w:val="subsubantrastesChar"/>
    <w:qFormat/>
    <w:rsid w:val="00197EE5"/>
    <w:pPr>
      <w:numPr>
        <w:ilvl w:val="2"/>
        <w:numId w:val="18"/>
      </w:numPr>
      <w:spacing w:before="40"/>
      <w:ind w:left="1225" w:hanging="505"/>
    </w:pPr>
    <w:rPr>
      <w:b/>
    </w:rPr>
  </w:style>
  <w:style w:type="character" w:customStyle="1" w:styleId="subantrastesChar">
    <w:name w:val="sub antrastes Char"/>
    <w:basedOn w:val="TEKSTASChar"/>
    <w:link w:val="subantrastes"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subsubsubantrastes">
    <w:name w:val="sub sub sub antrastes"/>
    <w:basedOn w:val="TEKSTAS"/>
    <w:link w:val="subsubsubantrastesChar"/>
    <w:qFormat/>
    <w:rsid w:val="00197EE5"/>
    <w:pPr>
      <w:numPr>
        <w:ilvl w:val="3"/>
        <w:numId w:val="18"/>
      </w:numPr>
      <w:spacing w:before="40"/>
      <w:ind w:left="1723" w:hanging="646"/>
    </w:pPr>
    <w:rPr>
      <w:b/>
    </w:rPr>
  </w:style>
  <w:style w:type="character" w:customStyle="1" w:styleId="subsubantrastesChar">
    <w:name w:val="sub sub antrastes Char"/>
    <w:basedOn w:val="TEKSTASChar"/>
    <w:link w:val="subsubantrastes"/>
    <w:rsid w:val="00197EE5"/>
    <w:rPr>
      <w:rFonts w:ascii="Arial" w:eastAsia="Times New Roman" w:hAnsi="Arial" w:cs="Arial"/>
      <w:b/>
      <w:bCs/>
      <w:noProof/>
      <w:lang w:val="lt-LT"/>
    </w:rPr>
  </w:style>
  <w:style w:type="character" w:customStyle="1" w:styleId="subsubsubantrastesChar">
    <w:name w:val="sub sub sub antrastes Char"/>
    <w:basedOn w:val="TEKSTASChar"/>
    <w:link w:val="subsubsubantrastes"/>
    <w:qFormat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2PASTRAIPOSANTRASTE1LYGIS">
    <w:name w:val="2_PASTRAIPOS ANTRASTE 1 LYGIS"/>
    <w:basedOn w:val="3PASTRAIPOSANTRAT2"/>
    <w:link w:val="2PASTRAIPOSANTRASTE1LYGISChar"/>
    <w:qFormat/>
    <w:rsid w:val="00197EE5"/>
    <w:pPr>
      <w:numPr>
        <w:numId w:val="20"/>
      </w:numPr>
      <w:spacing w:before="40" w:after="0"/>
      <w:ind w:left="357" w:hanging="357"/>
    </w:pPr>
  </w:style>
  <w:style w:type="character" w:customStyle="1" w:styleId="2PASTRAIPOSANTRASTE1LYGISChar">
    <w:name w:val="2_PASTRAIPOS ANTRASTE 1 LYGIS Char"/>
    <w:basedOn w:val="3PASTRAIPOSANTRAT2Char"/>
    <w:link w:val="2PASTRAIPOSANTRASTE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TEKSTAS">
    <w:name w:val="3_TEKSTAS"/>
    <w:basedOn w:val="Normal"/>
    <w:link w:val="3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3TEKSTASChar">
    <w:name w:val="3_TEKSTAS Char"/>
    <w:link w:val="3TEKSTAS"/>
    <w:rsid w:val="00197EE5"/>
    <w:rPr>
      <w:rFonts w:ascii="Arial" w:eastAsia="Times New Roman" w:hAnsi="Arial" w:cs="Arial Unicode MS"/>
      <w:noProof/>
      <w:lang w:bidi="lo-LA"/>
    </w:rPr>
  </w:style>
  <w:style w:type="paragraph" w:customStyle="1" w:styleId="4LENTELSirpav">
    <w:name w:val="4_LENTELĖS ir pav."/>
    <w:basedOn w:val="3TEKSTAS"/>
    <w:link w:val="4LENTELSirpavChar"/>
    <w:qFormat/>
    <w:rsid w:val="00197EE5"/>
    <w:pPr>
      <w:ind w:firstLine="0"/>
      <w:jc w:val="left"/>
    </w:pPr>
    <w:rPr>
      <w:i/>
      <w:iCs/>
    </w:rPr>
  </w:style>
  <w:style w:type="paragraph" w:customStyle="1" w:styleId="1PASTRAIPA">
    <w:name w:val="1_PASTRAIPA"/>
    <w:basedOn w:val="PASTRAIPOSANTRAT"/>
    <w:link w:val="1PASTRAIPAChar"/>
    <w:rsid w:val="00197EE5"/>
    <w:pPr>
      <w:spacing w:before="40"/>
      <w:ind w:left="839" w:hanging="839"/>
    </w:pPr>
  </w:style>
  <w:style w:type="character" w:customStyle="1" w:styleId="4LENTELSirpavChar">
    <w:name w:val="4_LENTELĖS ir pav. Char"/>
    <w:link w:val="4LENTELSirpav"/>
    <w:rsid w:val="00197EE5"/>
    <w:rPr>
      <w:rFonts w:ascii="Arial" w:eastAsia="Times New Roman" w:hAnsi="Arial" w:cs="Arial Unicode MS"/>
      <w:i/>
      <w:iCs/>
      <w:noProof/>
      <w:lang w:bidi="lo-LA"/>
    </w:rPr>
  </w:style>
  <w:style w:type="paragraph" w:customStyle="1" w:styleId="2PASTRAIPA2LYGIS0">
    <w:name w:val="2_PASTRAIPA 2 LYGIS"/>
    <w:basedOn w:val="Normal"/>
    <w:link w:val="2PASTRAIPA2LYGISChar"/>
    <w:rsid w:val="00197EE5"/>
    <w:pPr>
      <w:suppressAutoHyphens w:val="0"/>
      <w:autoSpaceDN/>
      <w:spacing w:beforeLines="20" w:after="0"/>
      <w:ind w:left="714" w:hanging="357"/>
      <w:jc w:val="left"/>
      <w:textAlignment w:val="auto"/>
    </w:pPr>
    <w:rPr>
      <w:rFonts w:cs="Arial"/>
      <w:b/>
      <w:noProof/>
      <w:szCs w:val="20"/>
    </w:rPr>
  </w:style>
  <w:style w:type="character" w:customStyle="1" w:styleId="1PASTRAIPAChar">
    <w:name w:val="1_PASTRAIPA Char"/>
    <w:basedOn w:val="PASTRAIPOSANTRATChar"/>
    <w:link w:val="1PASTRAIPA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2PASTRAIPA2LYGISChar">
    <w:name w:val="2_PASTRAIPA 2 LYGIS Char"/>
    <w:link w:val="2PASTRAIPA2LYGIS0"/>
    <w:rsid w:val="00197EE5"/>
    <w:rPr>
      <w:rFonts w:ascii="Arial" w:eastAsia="Times New Roman" w:hAnsi="Arial" w:cs="Arial"/>
      <w:b/>
      <w:noProof/>
    </w:rPr>
  </w:style>
  <w:style w:type="paragraph" w:customStyle="1" w:styleId="3PASTRAIPA3LYGIS">
    <w:name w:val="3_PASTRAIPA_3 LYGIS"/>
    <w:basedOn w:val="2PASTRAIPA2LYGIS0"/>
    <w:rsid w:val="00197EE5"/>
    <w:pPr>
      <w:tabs>
        <w:tab w:val="num" w:pos="0"/>
      </w:tabs>
      <w:ind w:left="1276" w:hanging="567"/>
    </w:pPr>
  </w:style>
  <w:style w:type="paragraph" w:customStyle="1" w:styleId="1Pastraipa0">
    <w:name w:val="1_Pastraipa"/>
    <w:basedOn w:val="PASTRAIPOSANTRAT"/>
    <w:link w:val="1PastraipaChar0"/>
    <w:rsid w:val="00197EE5"/>
    <w:pPr>
      <w:spacing w:before="40"/>
    </w:pPr>
  </w:style>
  <w:style w:type="paragraph" w:customStyle="1" w:styleId="1PASTRAIPA1LYGIS">
    <w:name w:val="1_PASTRAIPA_1 LYGIS"/>
    <w:basedOn w:val="PASTRAIPOSANTRAT"/>
    <w:link w:val="1PASTRAIPA1LYGISChar"/>
    <w:qFormat/>
    <w:rsid w:val="00197EE5"/>
    <w:pPr>
      <w:numPr>
        <w:numId w:val="21"/>
      </w:numPr>
      <w:spacing w:before="40"/>
    </w:pPr>
  </w:style>
  <w:style w:type="character" w:customStyle="1" w:styleId="1PastraipaChar0">
    <w:name w:val="1_Pastraipa Char"/>
    <w:basedOn w:val="PASTRAIPOSANTRATChar"/>
    <w:link w:val="1Pastraipa0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2PASTRAIPA2LYGIS">
    <w:name w:val="2_PASTRAIPA_2 LYGIS"/>
    <w:basedOn w:val="1PASTRAIPA1LYGIS"/>
    <w:link w:val="2PASTRAIPA2LYGISChar0"/>
    <w:qFormat/>
    <w:rsid w:val="00197EE5"/>
    <w:pPr>
      <w:numPr>
        <w:ilvl w:val="1"/>
      </w:numPr>
    </w:pPr>
  </w:style>
  <w:style w:type="character" w:customStyle="1" w:styleId="1PASTRAIPA1LYGISChar">
    <w:name w:val="1_PASTRAIPA_1 LYGIS Char"/>
    <w:basedOn w:val="PASTRAIPOSANTRATChar"/>
    <w:link w:val="1PASTRAIPA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PASTRAIPA3LYGIS3">
    <w:name w:val="3_PASTRAIPA_3 LYGIS3"/>
    <w:basedOn w:val="2PASTRAIPA2LYGIS"/>
    <w:link w:val="3PASTRAIPA3LYGIS3Char"/>
    <w:qFormat/>
    <w:rsid w:val="00197EE5"/>
    <w:pPr>
      <w:numPr>
        <w:ilvl w:val="2"/>
      </w:numPr>
    </w:pPr>
  </w:style>
  <w:style w:type="character" w:customStyle="1" w:styleId="2PASTRAIPA2LYGISChar0">
    <w:name w:val="2_PASTRAIPA_2 LYGIS Char"/>
    <w:basedOn w:val="1PASTRAIPA1LYGISChar"/>
    <w:link w:val="2PASTRAIPA2LYGI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typewriter">
    <w:name w:val="typewriter"/>
    <w:rsid w:val="00197EE5"/>
    <w:rPr>
      <w:rFonts w:ascii="Courier New" w:hAnsi="Courier New" w:cs="Courier New" w:hint="default"/>
    </w:rPr>
  </w:style>
  <w:style w:type="character" w:customStyle="1" w:styleId="3PASTRAIPA3LYGIS3Char">
    <w:name w:val="3_PASTRAIPA_3 LYGIS3 Char"/>
    <w:basedOn w:val="2PASTRAIPA2LYGISChar0"/>
    <w:link w:val="3PASTRAIPA3LYGIS3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tekstas0">
    <w:name w:val="tekstas"/>
    <w:basedOn w:val="Normal"/>
    <w:link w:val="tekstasChar0"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szCs w:val="20"/>
      <w:lang w:val="nb-NO"/>
    </w:rPr>
  </w:style>
  <w:style w:type="character" w:customStyle="1" w:styleId="tekstasChar0">
    <w:name w:val="tekstas Char"/>
    <w:link w:val="tekstas0"/>
    <w:qFormat/>
    <w:rsid w:val="00197EE5"/>
    <w:rPr>
      <w:rFonts w:ascii="Arial" w:eastAsia="Times New Roman" w:hAnsi="Arial" w:cs="Arial"/>
      <w:lang w:val="nb-NO"/>
    </w:rPr>
  </w:style>
  <w:style w:type="paragraph" w:customStyle="1" w:styleId="NoParagraphStyle">
    <w:name w:val="[No Paragraph Style]"/>
    <w:link w:val="NoParagraphStyleChar"/>
    <w:rsid w:val="00197EE5"/>
    <w:pPr>
      <w:autoSpaceDE w:val="0"/>
      <w:autoSpaceDN w:val="0"/>
      <w:adjustRightInd w:val="0"/>
      <w:spacing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7EE5"/>
    <w:rPr>
      <w:rFonts w:ascii="Arial" w:eastAsia="Times New Roman" w:hAnsi="Arial"/>
      <w:sz w:val="16"/>
      <w:szCs w:val="16"/>
      <w:lang w:val="lt-LT"/>
    </w:rPr>
  </w:style>
  <w:style w:type="character" w:customStyle="1" w:styleId="NoParagraphStyleChar">
    <w:name w:val="[No Paragraph Style] Char"/>
    <w:link w:val="NoParagraphStyle"/>
    <w:rsid w:val="00197EE5"/>
    <w:rPr>
      <w:rFonts w:ascii="Times Roman" w:eastAsia="Times New Roman" w:hAnsi="Times Roman" w:cs="Times Roman"/>
      <w:color w:val="000000"/>
      <w:sz w:val="24"/>
      <w:szCs w:val="24"/>
    </w:rPr>
  </w:style>
  <w:style w:type="paragraph" w:customStyle="1" w:styleId="letelestekstas">
    <w:name w:val="leteles tekstas"/>
    <w:basedOn w:val="Normal"/>
    <w:link w:val="letelestekstasChar"/>
    <w:rsid w:val="00197EE5"/>
    <w:pPr>
      <w:suppressAutoHyphens w:val="0"/>
      <w:autoSpaceDN/>
      <w:spacing w:before="0" w:after="0"/>
      <w:ind w:firstLine="0"/>
      <w:textAlignment w:val="auto"/>
    </w:pPr>
    <w:rPr>
      <w:rFonts w:cs="Arial"/>
      <w:szCs w:val="20"/>
    </w:rPr>
  </w:style>
  <w:style w:type="paragraph" w:customStyle="1" w:styleId="1TEKSTAS">
    <w:name w:val="1_TEKSTAS"/>
    <w:basedOn w:val="Normal"/>
    <w:link w:val="1TEKSTASChar"/>
    <w:qFormat/>
    <w:rsid w:val="004B24BA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letelestekstasChar">
    <w:name w:val="leteles tekstas Char"/>
    <w:basedOn w:val="DefaultParagraphFont"/>
    <w:link w:val="letelestekstas"/>
    <w:rsid w:val="00197EE5"/>
    <w:rPr>
      <w:rFonts w:ascii="Arial" w:eastAsia="Times New Roman" w:hAnsi="Arial" w:cs="Arial"/>
      <w:lang w:val="lt-LT"/>
    </w:rPr>
  </w:style>
  <w:style w:type="character" w:customStyle="1" w:styleId="1TEKSTASChar">
    <w:name w:val="1_TEKSTAS Char"/>
    <w:link w:val="1TEKSTAS"/>
    <w:rsid w:val="004B24BA"/>
    <w:rPr>
      <w:rFonts w:ascii="Arial" w:eastAsia="Times New Roman" w:hAnsi="Arial" w:cs="Arial Unicode MS"/>
      <w:noProof/>
      <w:lang w:val="lt-LT" w:bidi="lo-LA"/>
    </w:rPr>
  </w:style>
  <w:style w:type="character" w:customStyle="1" w:styleId="Heading2Char">
    <w:name w:val="Heading 2 Char"/>
    <w:basedOn w:val="DefaultParagraphFont"/>
    <w:link w:val="Heading2"/>
    <w:rsid w:val="00912682"/>
    <w:rPr>
      <w:rFonts w:ascii="Arial" w:eastAsia="Times New Roman" w:hAnsi="Arial"/>
      <w:b/>
      <w:bCs/>
      <w:caps/>
      <w:szCs w:val="26"/>
      <w:lang w:val="lt-LT"/>
    </w:rPr>
  </w:style>
  <w:style w:type="numbering" w:customStyle="1" w:styleId="WW8Num3">
    <w:name w:val="WW8Num3"/>
    <w:basedOn w:val="NoList"/>
    <w:rsid w:val="00197EE5"/>
    <w:pPr>
      <w:numPr>
        <w:numId w:val="22"/>
      </w:numPr>
    </w:pPr>
  </w:style>
  <w:style w:type="paragraph" w:customStyle="1" w:styleId="NUMERACIJA">
    <w:name w:val="NUMERACIJA"/>
    <w:basedOn w:val="Normal"/>
    <w:link w:val="NUMERACIJAChar"/>
    <w:qFormat/>
    <w:rsid w:val="00CB4097"/>
    <w:pPr>
      <w:numPr>
        <w:numId w:val="23"/>
      </w:numPr>
      <w:suppressAutoHyphens w:val="0"/>
      <w:autoSpaceDN/>
      <w:spacing w:before="0" w:after="0"/>
      <w:jc w:val="center"/>
      <w:textAlignment w:val="auto"/>
    </w:pPr>
    <w:rPr>
      <w:rFonts w:cs="Arial"/>
      <w:szCs w:val="20"/>
    </w:rPr>
  </w:style>
  <w:style w:type="character" w:customStyle="1" w:styleId="NUMERACIJAChar">
    <w:name w:val="NUMERACIJA Char"/>
    <w:basedOn w:val="DefaultParagraphFont"/>
    <w:link w:val="NUMERACIJA"/>
    <w:rsid w:val="00CB4097"/>
    <w:rPr>
      <w:rFonts w:ascii="Arial" w:eastAsia="Times New Roman" w:hAnsi="Arial" w:cs="Arial"/>
      <w:lang w:val="lt-LT"/>
    </w:rPr>
  </w:style>
  <w:style w:type="paragraph" w:customStyle="1" w:styleId="Betarp1">
    <w:name w:val="Be tarpų1"/>
    <w:rsid w:val="00A9787A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HTMLPreformatted1">
    <w:name w:val="HTML Preformatted1"/>
    <w:basedOn w:val="Normal"/>
    <w:rsid w:val="00A97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before="0" w:after="0"/>
      <w:ind w:firstLine="0"/>
      <w:jc w:val="left"/>
      <w:textAlignment w:val="auto"/>
    </w:pPr>
    <w:rPr>
      <w:rFonts w:ascii="Courier New" w:eastAsia="Courier New" w:hAnsi="Courier New"/>
      <w:szCs w:val="20"/>
      <w:lang w:val="en-GB" w:eastAsia="lt-LT"/>
    </w:rPr>
  </w:style>
  <w:style w:type="paragraph" w:customStyle="1" w:styleId="2LENTELS">
    <w:name w:val="2_LENTELĖS"/>
    <w:basedOn w:val="1TEKSTAS"/>
    <w:link w:val="2LENTELSChar"/>
    <w:rsid w:val="00A9787A"/>
    <w:pPr>
      <w:ind w:firstLine="0"/>
      <w:jc w:val="left"/>
    </w:pPr>
    <w:rPr>
      <w:rFonts w:cs="Arial"/>
      <w:i/>
      <w:iCs/>
    </w:rPr>
  </w:style>
  <w:style w:type="character" w:customStyle="1" w:styleId="2LENTELSChar">
    <w:name w:val="2_LENTELĖS Char"/>
    <w:basedOn w:val="1TEKSTASChar"/>
    <w:link w:val="2LENTELS"/>
    <w:rsid w:val="00A9787A"/>
    <w:rPr>
      <w:rFonts w:ascii="Arial" w:eastAsia="Times New Roman" w:hAnsi="Arial" w:cs="Arial"/>
      <w:i/>
      <w:iCs/>
      <w:noProof/>
      <w:lang w:val="lt-LT" w:bidi="lo-LA"/>
    </w:rPr>
  </w:style>
  <w:style w:type="character" w:customStyle="1" w:styleId="BasicParagraphChar">
    <w:name w:val="[Basic Paragraph] Char"/>
    <w:basedOn w:val="DefaultParagraphFont"/>
    <w:link w:val="BasicParagraph"/>
    <w:rsid w:val="00A9787A"/>
    <w:rPr>
      <w:rFonts w:ascii="Arial" w:eastAsia="Times New Roman" w:hAnsi="Arial"/>
      <w:color w:val="000000"/>
      <w:sz w:val="24"/>
      <w:szCs w:val="24"/>
      <w:lang w:val="lt-LT"/>
    </w:rPr>
  </w:style>
  <w:style w:type="paragraph" w:customStyle="1" w:styleId="lentelesnumeracija">
    <w:name w:val="lenteles numeracija"/>
    <w:basedOn w:val="BasicParagraph"/>
    <w:link w:val="lentelesnumeracijaChar"/>
    <w:rsid w:val="00A9787A"/>
    <w:pPr>
      <w:framePr w:hSpace="180" w:wrap="around" w:vAnchor="text" w:hAnchor="text" w:y="1"/>
      <w:numPr>
        <w:ilvl w:val="1"/>
        <w:numId w:val="24"/>
      </w:numPr>
      <w:adjustRightInd w:val="0"/>
      <w:spacing w:before="0" w:after="0" w:line="240" w:lineRule="auto"/>
      <w:suppressOverlap/>
      <w:jc w:val="both"/>
    </w:pPr>
    <w:rPr>
      <w:rFonts w:cs="Arial"/>
    </w:rPr>
  </w:style>
  <w:style w:type="character" w:customStyle="1" w:styleId="lentelesnumeracijaChar">
    <w:name w:val="lenteles numeracija Char"/>
    <w:basedOn w:val="BasicParagraphChar"/>
    <w:link w:val="lentelesnumeracija"/>
    <w:rsid w:val="00A9787A"/>
    <w:rPr>
      <w:rFonts w:ascii="Arial" w:eastAsia="Times New Roman" w:hAnsi="Arial" w:cs="Arial"/>
      <w:color w:val="000000"/>
      <w:sz w:val="24"/>
      <w:szCs w:val="24"/>
      <w:lang w:val="lt-LT"/>
    </w:rPr>
  </w:style>
  <w:style w:type="character" w:customStyle="1" w:styleId="ListParagraphChar">
    <w:name w:val="List Paragraph Char"/>
    <w:link w:val="ListParagraph"/>
    <w:uiPriority w:val="34"/>
    <w:rsid w:val="00A9787A"/>
    <w:rPr>
      <w:rFonts w:ascii="Arial" w:eastAsia="Times New Roman" w:hAnsi="Arial"/>
      <w:szCs w:val="24"/>
      <w:lang w:val="lt-LT"/>
    </w:rPr>
  </w:style>
  <w:style w:type="paragraph" w:customStyle="1" w:styleId="LENTELE">
    <w:name w:val="LENTELE"/>
    <w:basedOn w:val="Caption"/>
    <w:link w:val="LENTELEChar"/>
    <w:rsid w:val="00335275"/>
    <w:pPr>
      <w:keepNext/>
      <w:spacing w:after="0"/>
      <w:jc w:val="left"/>
    </w:pPr>
    <w:rPr>
      <w:b w:val="0"/>
      <w:bCs w:val="0"/>
      <w:color w:val="auto"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character" w:customStyle="1" w:styleId="LENTELEChar">
    <w:name w:val="LENTELE Char"/>
    <w:basedOn w:val="CaptionChar"/>
    <w:link w:val="LENTELE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paragraph" w:customStyle="1" w:styleId="Lentele0">
    <w:name w:val="Lentele"/>
    <w:basedOn w:val="Heading4"/>
    <w:rsid w:val="005E00FC"/>
    <w:pPr>
      <w:keepLines w:val="0"/>
      <w:numPr>
        <w:ilvl w:val="0"/>
        <w:numId w:val="0"/>
      </w:numPr>
      <w:autoSpaceDN/>
      <w:spacing w:before="60"/>
      <w:ind w:firstLine="720"/>
      <w:jc w:val="left"/>
      <w:textAlignment w:val="auto"/>
    </w:pPr>
    <w:rPr>
      <w:rFonts w:ascii="Times New Roman" w:hAnsi="Times New Roman"/>
      <w:b w:val="0"/>
      <w:bCs w:val="0"/>
      <w:color w:val="auto"/>
      <w:szCs w:val="20"/>
      <w:lang w:eastAsia="ar-SA" w:bidi="lo-LA"/>
    </w:rPr>
  </w:style>
  <w:style w:type="paragraph" w:customStyle="1" w:styleId="Normal2">
    <w:name w:val="Normal2"/>
    <w:rsid w:val="00C05081"/>
    <w:pPr>
      <w:spacing w:after="200" w:line="276" w:lineRule="auto"/>
    </w:pPr>
    <w:rPr>
      <w:rFonts w:cs="Calibri"/>
      <w:sz w:val="22"/>
      <w:szCs w:val="22"/>
      <w:lang w:val="lt-LT" w:eastAsia="lt-LT" w:bidi="lo-LA"/>
    </w:rPr>
  </w:style>
  <w:style w:type="paragraph" w:customStyle="1" w:styleId="LO-normal1">
    <w:name w:val="LO-normal1"/>
    <w:rsid w:val="00DF76E6"/>
    <w:pPr>
      <w:suppressAutoHyphens/>
    </w:pPr>
    <w:rPr>
      <w:rFonts w:ascii="Arial" w:eastAsia="Arial" w:hAnsi="Arial" w:cs="Arial"/>
      <w:lang w:val="lt-LT" w:eastAsia="zh-CN" w:bidi="hi-IN"/>
    </w:rPr>
  </w:style>
  <w:style w:type="character" w:customStyle="1" w:styleId="fontstyle01">
    <w:name w:val="fontstyle01"/>
    <w:basedOn w:val="DefaultParagraphFont"/>
    <w:rsid w:val="00EA7F87"/>
    <w:rPr>
      <w:rFonts w:ascii="MyriadPro-Regular" w:hAnsi="MyriadPro-Regular" w:hint="default"/>
      <w:b w:val="0"/>
      <w:bCs w:val="0"/>
      <w:i w:val="0"/>
      <w:iCs w:val="0"/>
      <w:color w:val="1F1F1F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91364"/>
    <w:rPr>
      <w:sz w:val="16"/>
      <w:szCs w:val="16"/>
    </w:rPr>
  </w:style>
  <w:style w:type="table" w:customStyle="1" w:styleId="Style12">
    <w:name w:val="_Style 12"/>
    <w:basedOn w:val="TableNormal"/>
    <w:qFormat/>
    <w:rsid w:val="00FA396F"/>
    <w:pPr>
      <w:spacing w:after="160" w:line="259" w:lineRule="auto"/>
    </w:pPr>
    <w:rPr>
      <w:rFonts w:ascii="Times New Roman" w:eastAsia="Times New Roman" w:hAnsi="Times New Roman"/>
      <w:lang w:val="lt-LT" w:eastAsia="lt-LT"/>
    </w:rPr>
    <w:tblPr>
      <w:tblInd w:w="0" w:type="nil"/>
    </w:tblPr>
  </w:style>
  <w:style w:type="paragraph" w:customStyle="1" w:styleId="m-2621434041913131521msolistparagraph">
    <w:name w:val="m_-2621434041913131521msolistparagraph"/>
    <w:basedOn w:val="Normal"/>
    <w:rsid w:val="007A741A"/>
    <w:pPr>
      <w:suppressAutoHyphens w:val="0"/>
      <w:autoSpaceDN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69">
    <w:name w:val="69"/>
    <w:basedOn w:val="TableNormal"/>
    <w:rsid w:val="00861B63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Snumeracija">
    <w:name w:val="TS numeracija"/>
    <w:basedOn w:val="Normal"/>
    <w:link w:val="TSnumeracijaChar"/>
    <w:rsid w:val="00861B63"/>
    <w:pPr>
      <w:pBdr>
        <w:top w:val="nil"/>
        <w:left w:val="nil"/>
        <w:bottom w:val="nil"/>
        <w:right w:val="nil"/>
        <w:between w:val="nil"/>
      </w:pBdr>
      <w:spacing w:before="40" w:after="0"/>
      <w:ind w:left="1213" w:hanging="1179"/>
    </w:pPr>
    <w:rPr>
      <w:rFonts w:eastAsia="Arial" w:cs="Arial"/>
      <w:b/>
      <w:color w:val="FF0000"/>
      <w:szCs w:val="20"/>
    </w:rPr>
  </w:style>
  <w:style w:type="paragraph" w:customStyle="1" w:styleId="TSnumeracijamainpozicija">
    <w:name w:val="TS numeracija main pozicija"/>
    <w:basedOn w:val="Normal"/>
    <w:link w:val="TSnumeracijamainpozicijaChar"/>
    <w:qFormat/>
    <w:rsid w:val="00861B63"/>
    <w:pPr>
      <w:pBdr>
        <w:top w:val="nil"/>
        <w:left w:val="nil"/>
        <w:bottom w:val="nil"/>
        <w:right w:val="nil"/>
        <w:between w:val="nil"/>
      </w:pBdr>
      <w:spacing w:before="80" w:after="0"/>
      <w:ind w:left="792" w:hanging="432"/>
    </w:pPr>
    <w:rPr>
      <w:rFonts w:eastAsia="Arial" w:cs="Arial"/>
      <w:b/>
      <w:color w:val="000000"/>
      <w:szCs w:val="20"/>
    </w:rPr>
  </w:style>
  <w:style w:type="table" w:customStyle="1" w:styleId="37">
    <w:name w:val="37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Char">
    <w:name w:val="TS numeracija Char"/>
    <w:basedOn w:val="DefaultParagraphFont"/>
    <w:link w:val="TSnumeracija"/>
    <w:rsid w:val="00E0359D"/>
    <w:rPr>
      <w:rFonts w:ascii="Arial" w:eastAsia="Arial" w:hAnsi="Arial" w:cs="Arial"/>
      <w:b/>
      <w:color w:val="FF0000"/>
      <w:lang w:val="lt-LT"/>
    </w:rPr>
  </w:style>
  <w:style w:type="table" w:customStyle="1" w:styleId="20">
    <w:name w:val="2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mainpozicijaChar">
    <w:name w:val="TS numeracija main pozicija Char"/>
    <w:basedOn w:val="DefaultParagraphFont"/>
    <w:link w:val="TSnumeracijamainpozicija"/>
    <w:rsid w:val="00E0359D"/>
    <w:rPr>
      <w:rFonts w:ascii="Arial" w:eastAsia="Arial" w:hAnsi="Arial" w:cs="Arial"/>
      <w:b/>
      <w:color w:val="000000"/>
      <w:lang w:val="lt-LT"/>
    </w:rPr>
  </w:style>
  <w:style w:type="table" w:customStyle="1" w:styleId="25">
    <w:name w:val="25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rojektopavadinimas">
    <w:name w:val="Projekto pavadinimas"/>
    <w:basedOn w:val="Normal"/>
    <w:link w:val="ProjektopavadinimasChar"/>
    <w:rsid w:val="00870E7A"/>
    <w:pPr>
      <w:tabs>
        <w:tab w:val="left" w:pos="2568"/>
      </w:tabs>
      <w:ind w:left="284" w:right="311" w:firstLine="0"/>
    </w:pPr>
    <w:rPr>
      <w:rFonts w:cs="Arial"/>
      <w:b/>
      <w:bCs/>
      <w:color w:val="000000"/>
      <w:sz w:val="32"/>
      <w:szCs w:val="32"/>
      <w:lang w:eastAsia="lt-LT"/>
    </w:rPr>
  </w:style>
  <w:style w:type="character" w:customStyle="1" w:styleId="ProjektopavadinimasChar">
    <w:name w:val="Projekto pavadinimas Char"/>
    <w:basedOn w:val="DefaultParagraphFont"/>
    <w:link w:val="Projektopavadinimas"/>
    <w:rsid w:val="00870E7A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upildytilaukeliai">
    <w:name w:val="Viršelio užpildyti laukeliai"/>
    <w:basedOn w:val="Normal"/>
    <w:link w:val="VirelioupildytilaukeliaiChar"/>
    <w:rsid w:val="00870E7A"/>
    <w:pPr>
      <w:tabs>
        <w:tab w:val="left" w:pos="2568"/>
      </w:tabs>
      <w:spacing w:line="360" w:lineRule="auto"/>
      <w:ind w:firstLine="0"/>
      <w:jc w:val="left"/>
    </w:pPr>
    <w:rPr>
      <w:rFonts w:cs="Arial"/>
      <w:b/>
      <w:bCs/>
      <w:color w:val="000000"/>
      <w:sz w:val="26"/>
      <w:szCs w:val="26"/>
      <w:lang w:eastAsia="lt-LT"/>
    </w:rPr>
  </w:style>
  <w:style w:type="character" w:customStyle="1" w:styleId="VirelioupildytilaukeliaiChar">
    <w:name w:val="Viršelio užpildyti laukeliai Char"/>
    <w:basedOn w:val="DefaultParagraphFont"/>
    <w:link w:val="Virelioupildytilaukeliai"/>
    <w:rsid w:val="00870E7A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Lent10k">
    <w:name w:val="Lent 10k"/>
    <w:basedOn w:val="Normal"/>
    <w:link w:val="Lent10kDiagrama"/>
    <w:qFormat/>
    <w:rsid w:val="006173D9"/>
    <w:pPr>
      <w:widowControl w:val="0"/>
      <w:spacing w:before="0" w:after="0"/>
      <w:ind w:firstLine="0"/>
      <w:jc w:val="left"/>
    </w:pPr>
    <w:rPr>
      <w:szCs w:val="16"/>
    </w:rPr>
  </w:style>
  <w:style w:type="character" w:customStyle="1" w:styleId="Lent10kDiagrama">
    <w:name w:val="Lent 10k Diagrama"/>
    <w:link w:val="Lent10k"/>
    <w:rsid w:val="006173D9"/>
    <w:rPr>
      <w:rFonts w:ascii="Arial" w:eastAsia="Times New Roman" w:hAnsi="Arial"/>
      <w:szCs w:val="16"/>
      <w:lang w:val="lt-LT"/>
    </w:rPr>
  </w:style>
  <w:style w:type="paragraph" w:customStyle="1" w:styleId="Lent10c">
    <w:name w:val="Lent 10c"/>
    <w:basedOn w:val="Lent10k"/>
    <w:link w:val="Lent10cDiagrama"/>
    <w:qFormat/>
    <w:rsid w:val="006173D9"/>
    <w:pPr>
      <w:jc w:val="center"/>
    </w:pPr>
  </w:style>
  <w:style w:type="paragraph" w:customStyle="1" w:styleId="Num1">
    <w:name w:val="Num1"/>
    <w:basedOn w:val="Normal"/>
    <w:link w:val="Num1Diagrama"/>
    <w:rsid w:val="006173D9"/>
    <w:pPr>
      <w:widowControl w:val="0"/>
      <w:numPr>
        <w:numId w:val="25"/>
      </w:numPr>
      <w:spacing w:before="0" w:after="0"/>
      <w:ind w:left="357" w:hanging="357"/>
    </w:pPr>
  </w:style>
  <w:style w:type="character" w:customStyle="1" w:styleId="Lent10cDiagrama">
    <w:name w:val="Lent 10c Diagrama"/>
    <w:basedOn w:val="Lent10kDiagrama"/>
    <w:link w:val="Lent10c"/>
    <w:rsid w:val="006173D9"/>
    <w:rPr>
      <w:rFonts w:ascii="Arial" w:eastAsia="Times New Roman" w:hAnsi="Arial"/>
      <w:szCs w:val="16"/>
      <w:lang w:val="lt-LT"/>
    </w:rPr>
  </w:style>
  <w:style w:type="character" w:customStyle="1" w:styleId="Num1Diagrama">
    <w:name w:val="Num1 Diagrama"/>
    <w:link w:val="Num1"/>
    <w:rsid w:val="006173D9"/>
    <w:rPr>
      <w:rFonts w:ascii="Arial" w:eastAsia="Times New Roman" w:hAnsi="Arial"/>
      <w:szCs w:val="24"/>
      <w:lang w:val="lt-LT"/>
    </w:rPr>
  </w:style>
  <w:style w:type="paragraph" w:customStyle="1" w:styleId="Len10cb">
    <w:name w:val="Len10cb"/>
    <w:basedOn w:val="Lent10c"/>
    <w:link w:val="Len10cbDiagrama"/>
    <w:rsid w:val="006173D9"/>
    <w:rPr>
      <w:b/>
    </w:rPr>
  </w:style>
  <w:style w:type="character" w:customStyle="1" w:styleId="Len10cbDiagrama">
    <w:name w:val="Len10cb Diagrama"/>
    <w:link w:val="Len10cb"/>
    <w:rsid w:val="006173D9"/>
    <w:rPr>
      <w:rFonts w:ascii="Arial" w:eastAsia="Times New Roman" w:hAnsi="Arial"/>
      <w:b/>
      <w:szCs w:val="16"/>
      <w:lang w:val="lt-LT"/>
    </w:rPr>
  </w:style>
  <w:style w:type="paragraph" w:customStyle="1" w:styleId="Lent10d">
    <w:name w:val="Lent 10d"/>
    <w:basedOn w:val="Lent10k"/>
    <w:link w:val="Lent10dDiagrama"/>
    <w:qFormat/>
    <w:rsid w:val="006173D9"/>
    <w:pPr>
      <w:jc w:val="right"/>
    </w:pPr>
  </w:style>
  <w:style w:type="character" w:customStyle="1" w:styleId="Lent10dDiagrama">
    <w:name w:val="Lent 10d Diagrama"/>
    <w:basedOn w:val="Lent10kDiagrama"/>
    <w:link w:val="Lent10d"/>
    <w:rsid w:val="006173D9"/>
    <w:rPr>
      <w:rFonts w:ascii="Arial" w:eastAsia="Times New Roman" w:hAnsi="Arial"/>
      <w:szCs w:val="16"/>
      <w:lang w:val="lt-LT"/>
    </w:rPr>
  </w:style>
  <w:style w:type="paragraph" w:customStyle="1" w:styleId="BYLOSNUMERISVIRELIUI">
    <w:name w:val="BYLOS NUMERIS VIRŠELIUI"/>
    <w:basedOn w:val="Projektopavadinimas"/>
    <w:link w:val="BYLOSNUMERISVIRELIUIChar"/>
    <w:qFormat/>
    <w:rsid w:val="00D1565E"/>
    <w:pPr>
      <w:jc w:val="right"/>
    </w:pPr>
    <w:rPr>
      <w:sz w:val="72"/>
      <w:szCs w:val="72"/>
    </w:rPr>
  </w:style>
  <w:style w:type="character" w:customStyle="1" w:styleId="BYLOSNUMERISVIRELIUIChar">
    <w:name w:val="BYLOS NUMERIS VIRŠELIUI Char"/>
    <w:basedOn w:val="ProjektopavadinimasChar"/>
    <w:link w:val="BYLOSNUMERISVIRELIUI"/>
    <w:rsid w:val="00D1565E"/>
    <w:rPr>
      <w:rFonts w:ascii="Arial" w:eastAsia="Times New Roman" w:hAnsi="Arial" w:cs="Arial"/>
      <w:b/>
      <w:bCs/>
      <w:color w:val="000000"/>
      <w:sz w:val="72"/>
      <w:szCs w:val="72"/>
      <w:lang w:val="lt-LT" w:eastAsia="lt-LT"/>
    </w:rPr>
  </w:style>
  <w:style w:type="paragraph" w:customStyle="1" w:styleId="PROJEKTOPAVADINIMASVIRELIUI">
    <w:name w:val="PROJEKTO PAVADINIMAS VIRŠELIUI"/>
    <w:basedOn w:val="Projektopavadinimas"/>
    <w:link w:val="PROJEKTOPAVADINIMASVIRELIUIChar"/>
    <w:qFormat/>
    <w:rsid w:val="00D1565E"/>
    <w:pPr>
      <w:tabs>
        <w:tab w:val="left" w:pos="9498"/>
      </w:tabs>
      <w:ind w:left="0" w:right="453"/>
    </w:pPr>
  </w:style>
  <w:style w:type="character" w:customStyle="1" w:styleId="PROJEKTOPAVADINIMASVIRELIUIChar">
    <w:name w:val="PROJEKTO PAVADINIMAS VIRŠELIUI Char"/>
    <w:basedOn w:val="ProjektopavadinimasChar"/>
    <w:link w:val="PROJEKTOPAVADINIMASVIRELIUI"/>
    <w:rsid w:val="00D1565E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projektoduomenys">
    <w:name w:val="Viršelio projekto duomenys"/>
    <w:basedOn w:val="Virelioupildytilaukeliai"/>
    <w:link w:val="VirelioprojektoduomenysChar"/>
    <w:qFormat/>
    <w:rsid w:val="00D1565E"/>
  </w:style>
  <w:style w:type="character" w:customStyle="1" w:styleId="VirelioprojektoduomenysChar">
    <w:name w:val="Viršelio projekto duomenys Char"/>
    <w:basedOn w:val="VirelioupildytilaukeliaiChar"/>
    <w:link w:val="Virelioprojektoduomenys"/>
    <w:rsid w:val="00D1565E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Normalbepirmoseilutstraukimo">
    <w:name w:val="Normal be pirmos eilutės įtraukimo"/>
    <w:basedOn w:val="Normal"/>
    <w:link w:val="NormalbepirmoseilutstraukimoChar"/>
    <w:qFormat/>
    <w:rsid w:val="00D1565E"/>
    <w:pPr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  <w:rPr>
      <w:rFonts w:eastAsia="Arial"/>
      <w:szCs w:val="20"/>
    </w:rPr>
  </w:style>
  <w:style w:type="character" w:customStyle="1" w:styleId="NormalbepirmoseilutstraukimoChar">
    <w:name w:val="Normal be pirmos eilutės įtraukimo Char"/>
    <w:basedOn w:val="DefaultParagraphFont"/>
    <w:link w:val="Normalbepirmoseilutstraukimo"/>
    <w:rsid w:val="00D1565E"/>
    <w:rPr>
      <w:rFonts w:ascii="Arial" w:eastAsia="Arial" w:hAnsi="Arial"/>
      <w:lang w:val="lt-LT"/>
    </w:rPr>
  </w:style>
  <w:style w:type="paragraph" w:customStyle="1" w:styleId="KZnumeracija">
    <w:name w:val="KZ numeracija"/>
    <w:basedOn w:val="NUMERACIJA"/>
    <w:link w:val="KZnumeracijaChar"/>
    <w:qFormat/>
    <w:rsid w:val="00D1565E"/>
    <w:pPr>
      <w:ind w:left="340" w:firstLine="0"/>
      <w:jc w:val="both"/>
    </w:pPr>
  </w:style>
  <w:style w:type="character" w:customStyle="1" w:styleId="KZnumeracijaChar">
    <w:name w:val="KZ numeracija Char"/>
    <w:basedOn w:val="NUMERACIJAChar"/>
    <w:link w:val="KZnumeracija"/>
    <w:rsid w:val="00D1565E"/>
    <w:rPr>
      <w:rFonts w:ascii="Arial" w:eastAsia="Times New Roman" w:hAnsi="Arial" w:cs="Arial"/>
      <w:lang w:val="lt-LT"/>
    </w:rPr>
  </w:style>
  <w:style w:type="paragraph" w:customStyle="1" w:styleId="11antrastes">
    <w:name w:val="1.1 antrastes"/>
    <w:basedOn w:val="Heading2"/>
    <w:link w:val="11antrastesChar"/>
    <w:qFormat/>
    <w:rsid w:val="008942CB"/>
  </w:style>
  <w:style w:type="character" w:customStyle="1" w:styleId="11antrastesChar">
    <w:name w:val="1.1 antrastes Char"/>
    <w:basedOn w:val="Heading2Char"/>
    <w:link w:val="11antrastes"/>
    <w:rsid w:val="008942CB"/>
    <w:rPr>
      <w:rFonts w:ascii="Arial" w:eastAsia="Times New Roman" w:hAnsi="Arial"/>
      <w:b/>
      <w:bCs/>
      <w:caps/>
      <w:szCs w:val="26"/>
      <w:lang w:val="lt-LT"/>
    </w:rPr>
  </w:style>
  <w:style w:type="paragraph" w:customStyle="1" w:styleId="1Antrastes">
    <w:name w:val="1 Antrastes"/>
    <w:basedOn w:val="Heading1"/>
    <w:link w:val="1AntrastesChar"/>
    <w:qFormat/>
    <w:rsid w:val="00835C23"/>
    <w:rPr>
      <w:sz w:val="20"/>
    </w:rPr>
  </w:style>
  <w:style w:type="character" w:customStyle="1" w:styleId="Heading1Char">
    <w:name w:val="Heading 1 Char"/>
    <w:basedOn w:val="DefaultParagraphFont"/>
    <w:link w:val="Heading1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character" w:customStyle="1" w:styleId="1AntrastesChar">
    <w:name w:val="1 Antrastes Char"/>
    <w:basedOn w:val="Heading1Char"/>
    <w:link w:val="1Antrastes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paragraph" w:customStyle="1" w:styleId="PAV0">
    <w:name w:val="_PAV"/>
    <w:basedOn w:val="Normal"/>
    <w:qFormat/>
    <w:rsid w:val="002F3554"/>
    <w:pPr>
      <w:widowControl w:val="0"/>
      <w:spacing w:before="120"/>
      <w:ind w:firstLine="0"/>
      <w:jc w:val="center"/>
    </w:pPr>
    <w:rPr>
      <w:b/>
      <w:sz w:val="16"/>
    </w:rPr>
  </w:style>
  <w:style w:type="paragraph" w:customStyle="1" w:styleId="Punktai0">
    <w:name w:val="_Punktai"/>
    <w:basedOn w:val="Normal"/>
    <w:qFormat/>
    <w:rsid w:val="00EC70AA"/>
    <w:pPr>
      <w:widowControl w:val="0"/>
      <w:numPr>
        <w:numId w:val="27"/>
      </w:numPr>
      <w:spacing w:before="0"/>
      <w:ind w:left="714" w:hanging="357"/>
    </w:pPr>
  </w:style>
  <w:style w:type="paragraph" w:customStyle="1" w:styleId="lentelitekstasjuodas">
    <w:name w:val="lentelių tekstas juodas"/>
    <w:basedOn w:val="Normal"/>
    <w:link w:val="lentelitekstasjuodasChar"/>
    <w:qFormat/>
    <w:rsid w:val="002F3554"/>
    <w:pPr>
      <w:ind w:firstLine="0"/>
      <w:jc w:val="left"/>
    </w:pPr>
    <w:rPr>
      <w:noProof/>
      <w:sz w:val="18"/>
      <w:szCs w:val="22"/>
    </w:rPr>
  </w:style>
  <w:style w:type="character" w:customStyle="1" w:styleId="lentelitekstasjuodasChar">
    <w:name w:val="lentelių tekstas juodas Char"/>
    <w:link w:val="lentelitekstasjuodas"/>
    <w:rsid w:val="002F3554"/>
    <w:rPr>
      <w:rFonts w:ascii="Arial" w:eastAsia="Times New Roman" w:hAnsi="Arial"/>
      <w:noProof/>
      <w:sz w:val="18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84CB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2D1F"/>
    <w:rPr>
      <w:color w:val="919191" w:themeColor="followedHyperlink"/>
      <w:u w:val="single"/>
    </w:rPr>
  </w:style>
  <w:style w:type="numbering" w:customStyle="1" w:styleId="CurrentList1">
    <w:name w:val="Current List1"/>
    <w:uiPriority w:val="99"/>
    <w:rsid w:val="005826C8"/>
    <w:pPr>
      <w:numPr>
        <w:numId w:val="28"/>
      </w:numPr>
    </w:pPr>
  </w:style>
  <w:style w:type="paragraph" w:styleId="Revision">
    <w:name w:val="Revision"/>
    <w:hidden/>
    <w:uiPriority w:val="99"/>
    <w:semiHidden/>
    <w:rsid w:val="005D787A"/>
    <w:rPr>
      <w:rFonts w:ascii="Arial" w:eastAsia="Times New Roman" w:hAnsi="Arial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1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4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1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6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6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4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28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FE2EA"/>
                                    <w:left w:val="none" w:sz="0" w:space="12" w:color="DFE2EA"/>
                                    <w:bottom w:val="single" w:sz="6" w:space="0" w:color="DFE2EA"/>
                                    <w:right w:val="none" w:sz="0" w:space="31" w:color="DFE2EA"/>
                                  </w:divBdr>
                                  <w:divsChild>
                                    <w:div w:id="212194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349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1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39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62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08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16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8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291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233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50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4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54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8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71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307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13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06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7600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951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106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19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053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4952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560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12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4837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615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628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4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34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454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751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30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14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2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849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979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446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617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908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33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008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390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251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015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328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437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639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79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5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6823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83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0431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138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08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9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631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32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156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372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80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24936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66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833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82962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9336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75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26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77233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414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729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2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8194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90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163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487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487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511246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70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8097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207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34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17355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299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792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94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273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812826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573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6333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18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85803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77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5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777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1872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956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190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760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72687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435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5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7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41489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050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08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186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337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933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10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14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116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1561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030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159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57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778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210626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9814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198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980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109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27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7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43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3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5389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74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1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86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107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87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0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35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871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535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12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9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006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85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048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086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18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81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46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9000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8937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59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01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733719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7829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2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2361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6312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297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9365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6251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2417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6136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871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0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198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457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695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08059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800559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046440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2752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62444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9751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0835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0547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59523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06394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0747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5324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700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7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527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787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45626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40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689832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0357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8780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745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2261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813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44320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926202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83263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6952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0323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24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682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534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60814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62059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53190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744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068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8311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7944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2192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466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11054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02733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3333621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985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979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556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79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02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294494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00729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7120814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937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0845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9933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867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4917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8661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77446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34876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072986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3584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371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997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24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422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149000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858057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671905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9690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19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2303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3057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6389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740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6644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8817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605028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808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376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081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062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866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75040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599199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260747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0238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7497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3288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2950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29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783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5066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19303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342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752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703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069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918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845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908946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10114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8803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3430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20559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7959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8255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5088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737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45793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49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342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207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41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288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2745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677408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694978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90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5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95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78142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7179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033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7324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35963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61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206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8651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2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103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070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179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77926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0254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175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589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1855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0643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18554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96320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8755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3879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977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475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200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6743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566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9552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02644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84422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37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581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27457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0411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01778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97304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0398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211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535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93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64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2509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17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70376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7725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2102717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449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4737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58906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7352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905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31707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55476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648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6798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42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453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00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377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214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372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3015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023416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521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2196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8790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2279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523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54461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6718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1035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851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485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01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8673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67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8992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6835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598286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307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363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7407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71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839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604173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52858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56372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7549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9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1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88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362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679089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46843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578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899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0032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46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774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0353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46729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8907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94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3498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1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289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31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602991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016860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7041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8257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5665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27496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0242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69242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34485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3990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979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37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762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2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79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1571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94070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42895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04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9773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1742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364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3894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824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27757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85461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52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440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99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669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589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0539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5790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350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37832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938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140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5128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8319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5071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7991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198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40023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51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630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3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81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5802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7986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73583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389319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3009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3410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435760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9968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6371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9772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09983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60759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32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23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380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19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70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342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31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1274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657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948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9289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194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5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53934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18529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2955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80241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01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92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499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6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508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16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74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453312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651251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249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6107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5737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424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39117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07218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125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4669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080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20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6993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44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00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2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3790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2932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3646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153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3583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33610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672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794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3993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6514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341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97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563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29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693917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371756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2257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6398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6305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201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3915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5162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0534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54328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6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39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94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872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79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5882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480283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078603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396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9680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37544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9626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145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40945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3609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223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2864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94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85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05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98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1844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884617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13425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28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260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45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963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72032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40363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3123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88386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62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51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8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541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470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9153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109983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599461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109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788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7381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149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55816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8514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5345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05651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680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907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518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5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2935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41810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979409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316375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07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4375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8796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977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210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3205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24609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8824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6411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92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139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8575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4564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92403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171335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487729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19611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4007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3380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99897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6545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3684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49986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52579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168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5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97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806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253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640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039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8910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64825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328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283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1327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10608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689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886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35790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72962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13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91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396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0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0678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89564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620481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22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997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8736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7357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0015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7905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865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95256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8377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8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4313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823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8649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452959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206192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274367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806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7499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1959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9690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7399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35787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2757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382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62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5797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9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82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12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619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8961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26869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390044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766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303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4891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393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7409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50424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2787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61653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8805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743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93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387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497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46724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018536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5838545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42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3663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47155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6689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0163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4237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0997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609365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8342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2808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7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7523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88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0538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395787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93243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76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77277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5970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331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90769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7203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901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175880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318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729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564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950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68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042453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818677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42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96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9918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14164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9372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77836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94403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5699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113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055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8551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896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194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334674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849574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92509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8439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2138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4830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437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2456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996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56326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871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21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574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7839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6506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956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86517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44738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8966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7982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2071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52715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4367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11743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2422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3152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46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127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103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7204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432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45768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88744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2591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513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74178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4150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5012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36115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653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24400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150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0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320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401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775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54945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60151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489147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5555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6111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1193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38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2642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66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91286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06269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770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35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50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2197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6652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60589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8809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0145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5179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2337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5411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807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98155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8442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80200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542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33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842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904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013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3485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241197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6603799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1760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2847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03226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431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15142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6226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3078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40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886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476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57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00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5911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275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7102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9616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549725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9500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1717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760927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1593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66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91055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90507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5932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475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66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9049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1641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1788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180090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976720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37349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0505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9741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0402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31482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2864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9863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0006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91456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2762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6903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65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3087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6180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36390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892321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4829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7830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607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389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8213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70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6783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79073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15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725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98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039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01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37368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16985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89495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463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8164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9669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260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0735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1841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645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9271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8791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17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85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933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45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41537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160703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602690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90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2993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546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2117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6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1467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86356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396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7679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51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710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219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7520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142199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948771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26097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65536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403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3225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406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5110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957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16580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145472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2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80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680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431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703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52564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41955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0898484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558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5552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1177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6009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420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7518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87761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00549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4593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68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846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4406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79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8379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408664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581503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2517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6395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40510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8382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8747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907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73994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5155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432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10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51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234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8387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8786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91870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22550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903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246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5688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0130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887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6615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5258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16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86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02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52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7061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923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2223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39901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63078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53680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6622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9609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878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2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9692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93312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12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7159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0492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061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982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324950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869430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5901023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561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2910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94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68693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68546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5344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205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92089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44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08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350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02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85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93105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1488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59706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9560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861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1857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118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60257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1370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242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6657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508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9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176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580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11218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26922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9929338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2637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5447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5756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721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98208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6121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561694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0285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2663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89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51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4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0604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06531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687507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229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9473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61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4851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97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0752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7890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379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7528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41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82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888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375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26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4919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4475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19811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902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27205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9333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3690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06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48140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575429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6567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02292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79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883378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89104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565644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9232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5631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4802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320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588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00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5209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753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924601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293257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352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25263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4390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8395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4467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5347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94794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3781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08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74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594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935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8648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432181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77803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998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591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1861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210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0482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3834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27969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87656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38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45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63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9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7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02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694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6" w:space="0" w:color="auto"/>
                                                                    <w:bottom w:val="single" w:sz="6" w:space="0" w:color="auto"/>
                                                                    <w:right w:val="single" w:sz="6" w:space="0" w:color="auto"/>
                                                                  </w:divBdr>
                                                                  <w:divsChild>
                                                                    <w:div w:id="195829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505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25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5380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91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68658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24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74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48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14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2751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00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36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744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2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9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3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437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037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50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99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547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567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50194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77331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082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805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7922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03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5472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8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020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70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866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8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488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36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020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7227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487558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3895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71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688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0808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427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9643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456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1853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3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032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49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6237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68324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8265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836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0894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714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4038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956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754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622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111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5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7448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847814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92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352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135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4298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96165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83948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4916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256628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18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93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77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0731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368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5919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2418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96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16451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4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27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us%20Lapinskas\Downloads\2L%20Templeitai-KMZ\Inekstra%20blankas%203" TargetMode="External"/></Relationships>
</file>

<file path=word/theme/theme1.xml><?xml version="1.0" encoding="utf-8"?>
<a:theme xmlns:a="http://schemas.openxmlformats.org/drawingml/2006/main" name="„Office“ tema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Version xmlns="5328b85b-5462-473c-b7d7-716e71d978e3" xsi:nil="true"/>
    <lcf76f155ced4ddcb4097134ff3c332f xmlns="5328b85b-5462-473c-b7d7-716e71d978e3">
      <Terms xmlns="http://schemas.microsoft.com/office/infopath/2007/PartnerControls"/>
    </lcf76f155ced4ddcb4097134ff3c332f>
    <MigrationWizId xmlns="5328b85b-5462-473c-b7d7-716e71d978e3" xsi:nil="true"/>
    <TaxCatchAll xmlns="25a440d9-bd28-4917-92b3-9fa9a41cf7ff" xsi:nil="true"/>
    <MigrationWizIdPermissions xmlns="5328b85b-5462-473c-b7d7-716e71d978e3" xsi:nil="true"/>
    <lcf76f155ced4ddcb4097134ff3c332f0 xmlns="5328b85b-5462-473c-b7d7-716e71d978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801DCF4FE5047A673524D3F024109" ma:contentTypeVersion="22" ma:contentTypeDescription="Create a new document." ma:contentTypeScope="" ma:versionID="dcfff8c9774eabd77b0998c313cbf327">
  <xsd:schema xmlns:xsd="http://www.w3.org/2001/XMLSchema" xmlns:xs="http://www.w3.org/2001/XMLSchema" xmlns:p="http://schemas.microsoft.com/office/2006/metadata/properties" xmlns:ns2="5328b85b-5462-473c-b7d7-716e71d978e3" xmlns:ns3="25a440d9-bd28-4917-92b3-9fa9a41cf7ff" targetNamespace="http://schemas.microsoft.com/office/2006/metadata/properties" ma:root="true" ma:fieldsID="7c98db024008a8855e24b76dae22f111" ns2:_="" ns3:_="">
    <xsd:import namespace="5328b85b-5462-473c-b7d7-716e71d978e3"/>
    <xsd:import namespace="25a440d9-bd28-4917-92b3-9fa9a41cf7f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8b85b-5462-473c-b7d7-716e71d978e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Vaizdų žymė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b98984b-115e-4c08-a141-e29f006610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440d9-bd28-4917-92b3-9fa9a41cf7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796739-d2b9-4e88-a001-0921cdd87ffa}" ma:internalName="TaxCatchAll" ma:showField="CatchAllData" ma:web="25a440d9-bd28-4917-92b3-9fa9a41cf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0502A-43E3-48B1-A57C-8B3E0CE2A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FE3E6-245F-4C0A-BCBA-23C3235786C5}">
  <ds:schemaRefs>
    <ds:schemaRef ds:uri="http://schemas.microsoft.com/office/2006/metadata/properties"/>
    <ds:schemaRef ds:uri="http://schemas.microsoft.com/office/infopath/2007/PartnerControls"/>
    <ds:schemaRef ds:uri="5328b85b-5462-473c-b7d7-716e71d978e3"/>
    <ds:schemaRef ds:uri="25a440d9-bd28-4917-92b3-9fa9a41cf7ff"/>
  </ds:schemaRefs>
</ds:datastoreItem>
</file>

<file path=customXml/itemProps3.xml><?xml version="1.0" encoding="utf-8"?>
<ds:datastoreItem xmlns:ds="http://schemas.openxmlformats.org/officeDocument/2006/customXml" ds:itemID="{11EE4A74-BB06-432F-A3FB-C6F455DC4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8b85b-5462-473c-b7d7-716e71d978e3"/>
    <ds:schemaRef ds:uri="25a440d9-bd28-4917-92b3-9fa9a41cf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BFB10-2696-4D6D-8AF3-529ED8EB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Inekstra blankas 3</Template>
  <TotalTime>937</TotalTime>
  <Pages>3</Pages>
  <Words>3102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2L-2020-07M</vt:lpstr>
      <vt:lpstr>2L-2020-07M</vt:lpstr>
    </vt:vector>
  </TitlesOfParts>
  <Manager/>
  <Company>UAB "2L Architects"</Company>
  <LinksUpToDate>false</LinksUpToDate>
  <CharactersWithSpaces>4862</CharactersWithSpaces>
  <SharedDoc>false</SharedDoc>
  <HyperlinkBase/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mailto:info@2Larchitektai.lt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2L-2020-07M</dc:title>
  <dc:subject/>
  <dc:creator>Viktorija Blažienė</dc:creator>
  <cp:keywords/>
  <dc:description/>
  <cp:lastModifiedBy>Dovydas Katkus</cp:lastModifiedBy>
  <cp:revision>40</cp:revision>
  <cp:lastPrinted>2026-04-23T08:55:00Z</cp:lastPrinted>
  <dcterms:created xsi:type="dcterms:W3CDTF">2026-03-27T13:37:00Z</dcterms:created>
  <dcterms:modified xsi:type="dcterms:W3CDTF">2026-04-23T12:24:00Z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">
    <vt:lpwstr>LIETUVOS BANKAS</vt:lpwstr>
  </property>
  <property fmtid="{D5CDD505-2E9C-101B-9397-08002B2CF9AE}" pid="3" name="Baigimo data">
    <vt:lpwstr>2025 05 20</vt:lpwstr>
  </property>
  <property fmtid="{D5CDD505-2E9C-101B-9397-08002B2CF9AE}" pid="4" name="PDV">
    <vt:lpwstr>Gediminas Paslaitis</vt:lpwstr>
  </property>
  <property fmtid="{D5CDD505-2E9C-101B-9397-08002B2CF9AE}" pid="5" name="Projekto dalis">
    <vt:lpwstr>Projektiniai pasiūlymai</vt:lpwstr>
  </property>
  <property fmtid="{D5CDD505-2E9C-101B-9397-08002B2CF9AE}" pid="6" name="Stadija trumpinys">
    <vt:lpwstr>PP</vt:lpwstr>
  </property>
  <property fmtid="{D5CDD505-2E9C-101B-9397-08002B2CF9AE}" pid="7" name="Stadija">
    <vt:lpwstr>Projektiniai pasiūlymai</vt:lpwstr>
  </property>
  <property fmtid="{D5CDD505-2E9C-101B-9397-08002B2CF9AE}" pid="8" name="Projekto pavadinimas">
    <vt:lpwstr>Administracinių pastatų paskirties grupės, administracinės paskirties pastatų adresu Žirmūnų g. 151, Vilnius, rekonstravimo projektas</vt:lpwstr>
  </property>
  <property fmtid="{D5CDD505-2E9C-101B-9397-08002B2CF9AE}" pid="9" name="PDV atestatas">
    <vt:lpwstr>A 822</vt:lpwstr>
  </property>
  <property fmtid="{D5CDD505-2E9C-101B-9397-08002B2CF9AE}" pid="10" name="Projekto numeris">
    <vt:lpwstr>2L202405</vt:lpwstr>
  </property>
  <property fmtid="{D5CDD505-2E9C-101B-9397-08002B2CF9AE}" pid="11" name="Projekto dalis trumpinys">
    <vt:lpwstr>PP</vt:lpwstr>
  </property>
  <property fmtid="{D5CDD505-2E9C-101B-9397-08002B2CF9AE}" pid="12" name="Architektas 1">
    <vt:lpwstr>Arūnas Paslaitis</vt:lpwstr>
  </property>
  <property fmtid="{D5CDD505-2E9C-101B-9397-08002B2CF9AE}" pid="13" name="Architektas 2">
    <vt:lpwstr>Oskar Sevruk</vt:lpwstr>
  </property>
  <property fmtid="{D5CDD505-2E9C-101B-9397-08002B2CF9AE}" pid="14" name="Architektas 1 atestatas">
    <vt:lpwstr>A 2233</vt:lpwstr>
  </property>
  <property fmtid="{D5CDD505-2E9C-101B-9397-08002B2CF9AE}" pid="15" name="Architektas 2 atestatas">
    <vt:lpwstr>MD013976</vt:lpwstr>
  </property>
  <property fmtid="{D5CDD505-2E9C-101B-9397-08002B2CF9AE}" pid="16" name="PV">
    <vt:lpwstr>Giedrė Kličienė</vt:lpwstr>
  </property>
  <property fmtid="{D5CDD505-2E9C-101B-9397-08002B2CF9AE}" pid="17" name="PV atestatas">
    <vt:lpwstr>A 1640</vt:lpwstr>
  </property>
  <property fmtid="{D5CDD505-2E9C-101B-9397-08002B2CF9AE}" pid="18" name="Laida">
    <vt:lpwstr>0</vt:lpwstr>
  </property>
  <property fmtid="{D5CDD505-2E9C-101B-9397-08002B2CF9AE}" pid="19" name="Stadija, keitimas">
    <vt:lpwstr>Projektiniai pasiūlymai</vt:lpwstr>
  </property>
  <property fmtid="{D5CDD505-2E9C-101B-9397-08002B2CF9AE}" pid="20" name="Division">
    <vt:lpwstr>-03</vt:lpwstr>
  </property>
  <property fmtid="{D5CDD505-2E9C-101B-9397-08002B2CF9AE}" pid="21" name="MSIP_Label_e5564178-1ca1-4992-b45e-fdaf9919e704_Enabled">
    <vt:lpwstr>true</vt:lpwstr>
  </property>
  <property fmtid="{D5CDD505-2E9C-101B-9397-08002B2CF9AE}" pid="22" name="MSIP_Label_e5564178-1ca1-4992-b45e-fdaf9919e704_SetDate">
    <vt:lpwstr>2025-05-14T10:17:26Z</vt:lpwstr>
  </property>
  <property fmtid="{D5CDD505-2E9C-101B-9397-08002B2CF9AE}" pid="23" name="MSIP_Label_e5564178-1ca1-4992-b45e-fdaf9919e704_Method">
    <vt:lpwstr>Privileged</vt:lpwstr>
  </property>
  <property fmtid="{D5CDD505-2E9C-101B-9397-08002B2CF9AE}" pid="24" name="MSIP_Label_e5564178-1ca1-4992-b45e-fdaf9919e704_Name">
    <vt:lpwstr>LB VIEŠA (ECB PUBLIC)</vt:lpwstr>
  </property>
  <property fmtid="{D5CDD505-2E9C-101B-9397-08002B2CF9AE}" pid="25" name="MSIP_Label_e5564178-1ca1-4992-b45e-fdaf9919e704_SiteId">
    <vt:lpwstr>5a40b399-6903-4594-ad73-dc4ed7ed91c0</vt:lpwstr>
  </property>
  <property fmtid="{D5CDD505-2E9C-101B-9397-08002B2CF9AE}" pid="26" name="MSIP_Label_e5564178-1ca1-4992-b45e-fdaf9919e704_ActionId">
    <vt:lpwstr>8f5ce286-0f75-4a67-bde1-e76f1878d096</vt:lpwstr>
  </property>
  <property fmtid="{D5CDD505-2E9C-101B-9397-08002B2CF9AE}" pid="27" name="MSIP_Label_e5564178-1ca1-4992-b45e-fdaf9919e704_ContentBits">
    <vt:lpwstr>0</vt:lpwstr>
  </property>
  <property fmtid="{D5CDD505-2E9C-101B-9397-08002B2CF9AE}" pid="28" name="ContentTypeId">
    <vt:lpwstr>0x01010061B801DCF4FE5047A673524D3F024109</vt:lpwstr>
  </property>
</Properties>
</file>